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341" w:type="dxa"/>
        <w:tblInd w:w="-11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610"/>
        <w:gridCol w:w="1651"/>
        <w:gridCol w:w="1935"/>
        <w:gridCol w:w="1963"/>
        <w:gridCol w:w="1206"/>
        <w:gridCol w:w="1691"/>
        <w:gridCol w:w="1285"/>
      </w:tblGrid>
      <w:tr w:rsidR="00E31FC3" w:rsidRPr="00570F65" w:rsidTr="00570F65">
        <w:tc>
          <w:tcPr>
            <w:tcW w:w="11341" w:type="dxa"/>
            <w:gridSpan w:val="7"/>
          </w:tcPr>
          <w:p w:rsidR="00E31FC3" w:rsidRPr="00570F65" w:rsidRDefault="00E31FC3" w:rsidP="00570F6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Сведения</w:t>
            </w:r>
          </w:p>
          <w:p w:rsidR="00E31FC3" w:rsidRPr="00570F65" w:rsidRDefault="00E31FC3" w:rsidP="00570F6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о доходах, об имуществе и обязательствах имущественного характера федеральных государственных служащих Федеральной службы исполнения наказаний, а также их супругов и несовершеннолетних детей за период с 1 января 2012 года по 31 декабря 2012 года</w:t>
            </w:r>
          </w:p>
        </w:tc>
      </w:tr>
      <w:tr w:rsidR="00E31FC3" w:rsidRPr="00570F65" w:rsidTr="00570F65">
        <w:trPr>
          <w:trHeight w:val="555"/>
        </w:trPr>
        <w:tc>
          <w:tcPr>
            <w:tcW w:w="1610" w:type="dxa"/>
            <w:vMerge w:val="restart"/>
          </w:tcPr>
          <w:p w:rsidR="00E31FC3" w:rsidRPr="00570F65" w:rsidRDefault="00E31FC3" w:rsidP="00570F6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Фамилия, имя, отчество</w:t>
            </w:r>
          </w:p>
        </w:tc>
        <w:tc>
          <w:tcPr>
            <w:tcW w:w="1651" w:type="dxa"/>
            <w:vMerge w:val="restart"/>
          </w:tcPr>
          <w:p w:rsidR="00E31FC3" w:rsidRPr="00570F65" w:rsidRDefault="00E31FC3" w:rsidP="00570F6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Должность</w:t>
            </w:r>
          </w:p>
        </w:tc>
        <w:tc>
          <w:tcPr>
            <w:tcW w:w="1935" w:type="dxa"/>
            <w:vMerge w:val="restart"/>
          </w:tcPr>
          <w:p w:rsidR="00E31FC3" w:rsidRPr="00570F65" w:rsidRDefault="00E31FC3" w:rsidP="00570F6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Общая сумма декларированного годового дохода за 2012 г. (руб.)</w:t>
            </w:r>
          </w:p>
        </w:tc>
        <w:tc>
          <w:tcPr>
            <w:tcW w:w="4860" w:type="dxa"/>
            <w:gridSpan w:val="3"/>
            <w:tcBorders>
              <w:bottom w:val="single" w:sz="4" w:space="0" w:color="auto"/>
            </w:tcBorders>
          </w:tcPr>
          <w:p w:rsidR="00E31FC3" w:rsidRPr="00570F65" w:rsidRDefault="00E31FC3" w:rsidP="00570F6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1285" w:type="dxa"/>
            <w:vMerge w:val="restart"/>
          </w:tcPr>
          <w:p w:rsidR="00E31FC3" w:rsidRPr="00570F65" w:rsidRDefault="00E31FC3" w:rsidP="00570F6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Перечень транспортных средств, принадлежащих га праве собственности (вид, марка)</w:t>
            </w:r>
          </w:p>
        </w:tc>
      </w:tr>
      <w:tr w:rsidR="00E31FC3" w:rsidRPr="00570F65" w:rsidTr="00570F65">
        <w:trPr>
          <w:trHeight w:val="450"/>
        </w:trPr>
        <w:tc>
          <w:tcPr>
            <w:tcW w:w="1610" w:type="dxa"/>
            <w:vMerge/>
          </w:tcPr>
          <w:p w:rsidR="00E31FC3" w:rsidRPr="00570F65" w:rsidRDefault="00E31FC3" w:rsidP="00570F6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51" w:type="dxa"/>
            <w:vMerge/>
          </w:tcPr>
          <w:p w:rsidR="00E31FC3" w:rsidRPr="00570F65" w:rsidRDefault="00E31FC3" w:rsidP="00570F6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35" w:type="dxa"/>
            <w:vMerge/>
          </w:tcPr>
          <w:p w:rsidR="00E31FC3" w:rsidRPr="00570F65" w:rsidRDefault="00E31FC3" w:rsidP="00570F6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63" w:type="dxa"/>
            <w:tcBorders>
              <w:top w:val="single" w:sz="4" w:space="0" w:color="auto"/>
            </w:tcBorders>
          </w:tcPr>
          <w:p w:rsidR="00E31FC3" w:rsidRPr="00570F65" w:rsidRDefault="00E31FC3" w:rsidP="00570F6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Вид объектов недвижимости</w:t>
            </w:r>
          </w:p>
        </w:tc>
        <w:tc>
          <w:tcPr>
            <w:tcW w:w="1206" w:type="dxa"/>
            <w:tcBorders>
              <w:top w:val="single" w:sz="4" w:space="0" w:color="auto"/>
            </w:tcBorders>
          </w:tcPr>
          <w:p w:rsidR="00E31FC3" w:rsidRPr="00570F65" w:rsidRDefault="00E31FC3" w:rsidP="00570F6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Площадь (кв. м.)</w:t>
            </w:r>
          </w:p>
        </w:tc>
        <w:tc>
          <w:tcPr>
            <w:tcW w:w="1691" w:type="dxa"/>
            <w:tcBorders>
              <w:top w:val="single" w:sz="4" w:space="0" w:color="auto"/>
            </w:tcBorders>
          </w:tcPr>
          <w:p w:rsidR="00E31FC3" w:rsidRPr="00570F65" w:rsidRDefault="00E31FC3" w:rsidP="00570F6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1285" w:type="dxa"/>
            <w:vMerge/>
          </w:tcPr>
          <w:p w:rsidR="00E31FC3" w:rsidRPr="00570F65" w:rsidRDefault="00E31FC3" w:rsidP="00570F6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E31FC3" w:rsidRPr="00570F65" w:rsidTr="00570F65">
        <w:tc>
          <w:tcPr>
            <w:tcW w:w="11341" w:type="dxa"/>
            <w:gridSpan w:val="7"/>
          </w:tcPr>
          <w:p w:rsidR="00E31FC3" w:rsidRPr="00570F65" w:rsidRDefault="00E31FC3" w:rsidP="00570F6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Федеральное казенное учреждение «Исправительная колония № 25 Управления Федеральной службы исполнения наказаний по Волгоградской области»</w:t>
            </w:r>
          </w:p>
        </w:tc>
      </w:tr>
      <w:tr w:rsidR="00E31FC3" w:rsidRPr="00570F65" w:rsidTr="00570F65">
        <w:tc>
          <w:tcPr>
            <w:tcW w:w="1610" w:type="dxa"/>
          </w:tcPr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Аханов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 xml:space="preserve">Михаил 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Степанович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супруга</w:t>
            </w:r>
          </w:p>
        </w:tc>
        <w:tc>
          <w:tcPr>
            <w:tcW w:w="1651" w:type="dxa"/>
          </w:tcPr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Помощник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 xml:space="preserve">оперативного дежурного </w:t>
            </w:r>
          </w:p>
        </w:tc>
        <w:tc>
          <w:tcPr>
            <w:tcW w:w="1935" w:type="dxa"/>
          </w:tcPr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336 567,45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359 191,00</w:t>
            </w:r>
          </w:p>
        </w:tc>
        <w:tc>
          <w:tcPr>
            <w:tcW w:w="1963" w:type="dxa"/>
          </w:tcPr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Дом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долевая (1/8)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Дом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долевая(1/8)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Квартира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долевая(1/4)</w:t>
            </w:r>
          </w:p>
        </w:tc>
        <w:tc>
          <w:tcPr>
            <w:tcW w:w="1206" w:type="dxa"/>
          </w:tcPr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51,8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  <w:lang w:val="en-US"/>
              </w:rPr>
              <w:t>51</w:t>
            </w:r>
            <w:r w:rsidRPr="00570F65">
              <w:rPr>
                <w:rFonts w:ascii="Times New Roman" w:hAnsi="Times New Roman"/>
              </w:rPr>
              <w:t>,8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64</w:t>
            </w:r>
          </w:p>
        </w:tc>
        <w:tc>
          <w:tcPr>
            <w:tcW w:w="1691" w:type="dxa"/>
          </w:tcPr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Россия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Россия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Россия</w:t>
            </w:r>
          </w:p>
        </w:tc>
        <w:tc>
          <w:tcPr>
            <w:tcW w:w="1285" w:type="dxa"/>
          </w:tcPr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 xml:space="preserve">Легковые 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автомобили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570F65">
              <w:rPr>
                <w:rFonts w:ascii="Times New Roman" w:hAnsi="Times New Roman"/>
                <w:lang w:val="en-US"/>
              </w:rPr>
              <w:t>Deo Matiz</w:t>
            </w:r>
          </w:p>
        </w:tc>
      </w:tr>
      <w:tr w:rsidR="00E31FC3" w:rsidRPr="00570F65" w:rsidTr="00570F65">
        <w:tc>
          <w:tcPr>
            <w:tcW w:w="1610" w:type="dxa"/>
          </w:tcPr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Авилова Наталья Николаевна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супруг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сын</w:t>
            </w:r>
          </w:p>
        </w:tc>
        <w:tc>
          <w:tcPr>
            <w:tcW w:w="1651" w:type="dxa"/>
          </w:tcPr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старший инструктор</w:t>
            </w:r>
          </w:p>
        </w:tc>
        <w:tc>
          <w:tcPr>
            <w:tcW w:w="1935" w:type="dxa"/>
          </w:tcPr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332 475,71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341 532,31</w:t>
            </w:r>
          </w:p>
        </w:tc>
        <w:tc>
          <w:tcPr>
            <w:tcW w:w="1963" w:type="dxa"/>
          </w:tcPr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жилой дом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(долевая ½)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жилой дом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(долевая ½)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 xml:space="preserve">жилой дом 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(пользование)</w:t>
            </w:r>
          </w:p>
        </w:tc>
        <w:tc>
          <w:tcPr>
            <w:tcW w:w="1206" w:type="dxa"/>
          </w:tcPr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115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115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115</w:t>
            </w:r>
          </w:p>
        </w:tc>
        <w:tc>
          <w:tcPr>
            <w:tcW w:w="1691" w:type="dxa"/>
          </w:tcPr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Россия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Россия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Россия</w:t>
            </w:r>
          </w:p>
        </w:tc>
        <w:tc>
          <w:tcPr>
            <w:tcW w:w="1285" w:type="dxa"/>
          </w:tcPr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EA6AD2">
            <w:pPr>
              <w:spacing w:after="0" w:line="240" w:lineRule="auto"/>
              <w:ind w:right="-123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легковой автомобиль</w:t>
            </w:r>
          </w:p>
          <w:p w:rsidR="00E31FC3" w:rsidRPr="00570F65" w:rsidRDefault="00E31FC3" w:rsidP="00EA6AD2">
            <w:pPr>
              <w:spacing w:after="0" w:line="240" w:lineRule="auto"/>
              <w:ind w:right="-123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Дэу Нексия</w:t>
            </w:r>
          </w:p>
          <w:p w:rsidR="00E31FC3" w:rsidRPr="00570F65" w:rsidRDefault="00E31FC3" w:rsidP="00EA6AD2">
            <w:pPr>
              <w:spacing w:after="0" w:line="240" w:lineRule="auto"/>
              <w:ind w:right="-123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Автоприцеп</w:t>
            </w:r>
          </w:p>
          <w:p w:rsidR="00E31FC3" w:rsidRPr="00570F65" w:rsidRDefault="00E31FC3" w:rsidP="00EA6AD2">
            <w:pPr>
              <w:spacing w:after="0" w:line="240" w:lineRule="auto"/>
              <w:ind w:right="-123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Бобер 8251</w:t>
            </w:r>
          </w:p>
        </w:tc>
      </w:tr>
      <w:tr w:rsidR="00E31FC3" w:rsidRPr="00570F65" w:rsidTr="00570F65">
        <w:tc>
          <w:tcPr>
            <w:tcW w:w="1610" w:type="dxa"/>
          </w:tcPr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Бахмутова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 xml:space="preserve">Лариса 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Владимировна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сын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сын</w:t>
            </w:r>
          </w:p>
        </w:tc>
        <w:tc>
          <w:tcPr>
            <w:tcW w:w="1651" w:type="dxa"/>
          </w:tcPr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Главный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бухгалтер</w:t>
            </w:r>
          </w:p>
        </w:tc>
        <w:tc>
          <w:tcPr>
            <w:tcW w:w="1935" w:type="dxa"/>
          </w:tcPr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973 980,28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4 874,59</w:t>
            </w:r>
          </w:p>
        </w:tc>
        <w:tc>
          <w:tcPr>
            <w:tcW w:w="1963" w:type="dxa"/>
          </w:tcPr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Жилой дом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(пользование)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 xml:space="preserve">Земельный 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участок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(собственность)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жилой дом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(пользование)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жилой дом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(пользование)</w:t>
            </w:r>
          </w:p>
        </w:tc>
        <w:tc>
          <w:tcPr>
            <w:tcW w:w="1206" w:type="dxa"/>
          </w:tcPr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106,00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186940000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106,00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106,00</w:t>
            </w:r>
          </w:p>
        </w:tc>
        <w:tc>
          <w:tcPr>
            <w:tcW w:w="1691" w:type="dxa"/>
          </w:tcPr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Россия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Россия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Россия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Россия</w:t>
            </w:r>
          </w:p>
        </w:tc>
        <w:tc>
          <w:tcPr>
            <w:tcW w:w="1285" w:type="dxa"/>
          </w:tcPr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31FC3" w:rsidRPr="00570F65" w:rsidTr="00570F65">
        <w:tc>
          <w:tcPr>
            <w:tcW w:w="1610" w:type="dxa"/>
          </w:tcPr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Белоножкин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Владимир Петрович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супруга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сын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сын</w:t>
            </w:r>
          </w:p>
        </w:tc>
        <w:tc>
          <w:tcPr>
            <w:tcW w:w="1651" w:type="dxa"/>
          </w:tcPr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 xml:space="preserve">Начальник 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 xml:space="preserve">отдела 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35" w:type="dxa"/>
          </w:tcPr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456 239,78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170 975,54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2800,00</w:t>
            </w:r>
          </w:p>
        </w:tc>
        <w:tc>
          <w:tcPr>
            <w:tcW w:w="1963" w:type="dxa"/>
          </w:tcPr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 xml:space="preserve">Земельный 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участок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(пользование)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Жилой дом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(пользование)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 xml:space="preserve">Земельный 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участок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(пользование)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Жилой дом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(пользование)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 xml:space="preserve">Земельный 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участок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(пользование)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Жилой дом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(пользование)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 xml:space="preserve">Земельный 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участок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(пользование)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Жилой дом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(пользование)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06" w:type="dxa"/>
          </w:tcPr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5 000,00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49,00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5 000,00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49,00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5 000,00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49,00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5 000,00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49,00</w:t>
            </w:r>
          </w:p>
        </w:tc>
        <w:tc>
          <w:tcPr>
            <w:tcW w:w="1691" w:type="dxa"/>
          </w:tcPr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Россия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Россия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Россия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Россия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Россия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Россия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Россия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Россия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85" w:type="dxa"/>
          </w:tcPr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 xml:space="preserve">Легковые </w:t>
            </w:r>
          </w:p>
          <w:p w:rsidR="00E31FC3" w:rsidRPr="00570F65" w:rsidRDefault="00E31FC3" w:rsidP="00EA6AD2">
            <w:pPr>
              <w:spacing w:after="0" w:line="240" w:lineRule="auto"/>
              <w:ind w:right="-123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автомобили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ВАЗ 2123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Шевроле-Нива</w:t>
            </w:r>
          </w:p>
        </w:tc>
      </w:tr>
      <w:tr w:rsidR="00E31FC3" w:rsidRPr="00570F65" w:rsidTr="00570F65">
        <w:tc>
          <w:tcPr>
            <w:tcW w:w="1610" w:type="dxa"/>
          </w:tcPr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Блинов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 xml:space="preserve">Виктор 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Петрович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супруга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сын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сын</w:t>
            </w:r>
          </w:p>
        </w:tc>
        <w:tc>
          <w:tcPr>
            <w:tcW w:w="1651" w:type="dxa"/>
          </w:tcPr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Заместитель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начальника отдела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35" w:type="dxa"/>
          </w:tcPr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446 558,78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600,00</w:t>
            </w:r>
          </w:p>
        </w:tc>
        <w:tc>
          <w:tcPr>
            <w:tcW w:w="1963" w:type="dxa"/>
          </w:tcPr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Жилой дом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долевая(1/4)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Гараж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(индивидуальный)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Жилой дом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долевая(1/4)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Жилой дом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долевая(1/4)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Жилой дом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долевая(1</w:t>
            </w:r>
            <w:r w:rsidRPr="00570F65">
              <w:rPr>
                <w:rFonts w:ascii="Times New Roman" w:hAnsi="Times New Roman"/>
                <w:lang w:val="en-US"/>
              </w:rPr>
              <w:t>/</w:t>
            </w:r>
            <w:r w:rsidRPr="00570F65">
              <w:rPr>
                <w:rFonts w:ascii="Times New Roman" w:hAnsi="Times New Roman"/>
              </w:rPr>
              <w:t>4)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06" w:type="dxa"/>
          </w:tcPr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69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20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69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69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69</w:t>
            </w:r>
          </w:p>
        </w:tc>
        <w:tc>
          <w:tcPr>
            <w:tcW w:w="1691" w:type="dxa"/>
          </w:tcPr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Россия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Россия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Россия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Россия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Россия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85" w:type="dxa"/>
          </w:tcPr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Легковые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автомобили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ВАЗ 2114</w:t>
            </w:r>
          </w:p>
          <w:p w:rsidR="00E31FC3" w:rsidRPr="00570F65" w:rsidRDefault="00E31FC3" w:rsidP="00570F65">
            <w:pPr>
              <w:spacing w:after="0" w:line="240" w:lineRule="auto"/>
            </w:pPr>
            <w:r w:rsidRPr="00570F65">
              <w:rPr>
                <w:rFonts w:ascii="Times New Roman" w:hAnsi="Times New Roman"/>
                <w:lang w:val="en-US"/>
              </w:rPr>
              <w:t>Renault</w:t>
            </w:r>
            <w:r w:rsidRPr="00570F65">
              <w:rPr>
                <w:rFonts w:ascii="Times New Roman" w:hAnsi="Times New Roman"/>
              </w:rPr>
              <w:t xml:space="preserve"> </w:t>
            </w:r>
            <w:r w:rsidRPr="00570F65">
              <w:rPr>
                <w:rFonts w:ascii="Times New Roman" w:hAnsi="Times New Roman"/>
                <w:lang w:val="en-US"/>
              </w:rPr>
              <w:t>Duster</w:t>
            </w:r>
          </w:p>
        </w:tc>
      </w:tr>
      <w:tr w:rsidR="00E31FC3" w:rsidRPr="00570F65" w:rsidTr="00570F65">
        <w:tc>
          <w:tcPr>
            <w:tcW w:w="1610" w:type="dxa"/>
          </w:tcPr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Борисов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Дмитрий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Николаевич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супруга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сын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сын</w:t>
            </w:r>
          </w:p>
        </w:tc>
        <w:tc>
          <w:tcPr>
            <w:tcW w:w="1651" w:type="dxa"/>
          </w:tcPr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Помощник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 xml:space="preserve">оперативного 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дежурного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35" w:type="dxa"/>
          </w:tcPr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376 331,80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3 264,00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5112,00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63" w:type="dxa"/>
          </w:tcPr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Квартира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долевая(1/4)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Квартира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долевая(1/4)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Квартира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долевая(1/4)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Квартира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долевая(1</w:t>
            </w:r>
            <w:r w:rsidRPr="00570F65">
              <w:rPr>
                <w:rFonts w:ascii="Times New Roman" w:hAnsi="Times New Roman"/>
                <w:lang w:val="en-US"/>
              </w:rPr>
              <w:t>/4</w:t>
            </w:r>
            <w:r w:rsidRPr="00570F65">
              <w:rPr>
                <w:rFonts w:ascii="Times New Roman" w:hAnsi="Times New Roman"/>
              </w:rPr>
              <w:t>)</w:t>
            </w:r>
          </w:p>
        </w:tc>
        <w:tc>
          <w:tcPr>
            <w:tcW w:w="1206" w:type="dxa"/>
          </w:tcPr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69,5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69,5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69,5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69,5</w:t>
            </w:r>
          </w:p>
        </w:tc>
        <w:tc>
          <w:tcPr>
            <w:tcW w:w="1691" w:type="dxa"/>
          </w:tcPr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Россия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Россия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Россия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Россия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85" w:type="dxa"/>
          </w:tcPr>
          <w:p w:rsidR="00E31FC3" w:rsidRPr="00570F65" w:rsidRDefault="00E31FC3" w:rsidP="00EA6AD2">
            <w:pPr>
              <w:spacing w:after="0" w:line="240" w:lineRule="auto"/>
              <w:ind w:right="-123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Легковые автомобил</w:t>
            </w:r>
            <w:r>
              <w:rPr>
                <w:rFonts w:ascii="Times New Roman" w:hAnsi="Times New Roman"/>
              </w:rPr>
              <w:t>ь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ВАЗ 2114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Автоприцепы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прицеп к легковому ТС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31FC3" w:rsidRPr="00570F65" w:rsidTr="00570F65">
        <w:tc>
          <w:tcPr>
            <w:tcW w:w="1610" w:type="dxa"/>
          </w:tcPr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Долгов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Владимир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Николаевич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супруга</w:t>
            </w:r>
          </w:p>
        </w:tc>
        <w:tc>
          <w:tcPr>
            <w:tcW w:w="1651" w:type="dxa"/>
          </w:tcPr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 xml:space="preserve">Начальник 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колонии</w:t>
            </w:r>
          </w:p>
        </w:tc>
        <w:tc>
          <w:tcPr>
            <w:tcW w:w="1935" w:type="dxa"/>
          </w:tcPr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597 693,75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147 112,80</w:t>
            </w:r>
          </w:p>
        </w:tc>
        <w:tc>
          <w:tcPr>
            <w:tcW w:w="1963" w:type="dxa"/>
          </w:tcPr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 xml:space="preserve">Садовый 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участок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(собственник)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Земельный участок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(собственник)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Квартира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(собственник)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Дача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(собственник)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Гараж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(собственник)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Квартира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(пользование)</w:t>
            </w:r>
          </w:p>
        </w:tc>
        <w:tc>
          <w:tcPr>
            <w:tcW w:w="1206" w:type="dxa"/>
          </w:tcPr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600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300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42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12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18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42</w:t>
            </w:r>
          </w:p>
        </w:tc>
        <w:tc>
          <w:tcPr>
            <w:tcW w:w="1691" w:type="dxa"/>
          </w:tcPr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Россия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Россия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Россия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Россия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Россия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Россия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85" w:type="dxa"/>
          </w:tcPr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Легковые автомобили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ВАЗ 2106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Део Нексия</w:t>
            </w:r>
          </w:p>
        </w:tc>
      </w:tr>
      <w:tr w:rsidR="00E31FC3" w:rsidRPr="00570F65" w:rsidTr="00570F65">
        <w:tc>
          <w:tcPr>
            <w:tcW w:w="1610" w:type="dxa"/>
          </w:tcPr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 xml:space="preserve">Доценко 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Игорь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Иванович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супруга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сын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дочь</w:t>
            </w:r>
          </w:p>
        </w:tc>
        <w:tc>
          <w:tcPr>
            <w:tcW w:w="1651" w:type="dxa"/>
          </w:tcPr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 xml:space="preserve">Оперативный дежурный 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35" w:type="dxa"/>
          </w:tcPr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354 465,54</w:t>
            </w:r>
          </w:p>
        </w:tc>
        <w:tc>
          <w:tcPr>
            <w:tcW w:w="1963" w:type="dxa"/>
          </w:tcPr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Жилой дом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долевая(1/2)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Жилой дом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долевая(1/2)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Жилой дом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пользование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Жилой дом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пользование</w:t>
            </w:r>
          </w:p>
        </w:tc>
        <w:tc>
          <w:tcPr>
            <w:tcW w:w="1206" w:type="dxa"/>
          </w:tcPr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96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96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96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96</w:t>
            </w:r>
          </w:p>
        </w:tc>
        <w:tc>
          <w:tcPr>
            <w:tcW w:w="1691" w:type="dxa"/>
          </w:tcPr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Россия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Россия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Россия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Россия</w:t>
            </w:r>
          </w:p>
        </w:tc>
        <w:tc>
          <w:tcPr>
            <w:tcW w:w="1285" w:type="dxa"/>
          </w:tcPr>
          <w:p w:rsidR="00E31FC3" w:rsidRPr="00570F65" w:rsidRDefault="00E31FC3" w:rsidP="00EA6AD2">
            <w:pPr>
              <w:spacing w:after="0" w:line="240" w:lineRule="auto"/>
              <w:ind w:right="-123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Легков</w:t>
            </w:r>
            <w:r>
              <w:rPr>
                <w:rFonts w:ascii="Times New Roman" w:hAnsi="Times New Roman"/>
              </w:rPr>
              <w:t>ой</w:t>
            </w:r>
            <w:r w:rsidRPr="00570F65">
              <w:rPr>
                <w:rFonts w:ascii="Times New Roman" w:hAnsi="Times New Roman"/>
              </w:rPr>
              <w:t xml:space="preserve"> автомобил</w:t>
            </w:r>
            <w:r>
              <w:rPr>
                <w:rFonts w:ascii="Times New Roman" w:hAnsi="Times New Roman"/>
              </w:rPr>
              <w:t>ь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ВАЗ 2131</w:t>
            </w:r>
          </w:p>
        </w:tc>
      </w:tr>
      <w:tr w:rsidR="00E31FC3" w:rsidRPr="00570F65" w:rsidTr="00570F65">
        <w:tc>
          <w:tcPr>
            <w:tcW w:w="1610" w:type="dxa"/>
          </w:tcPr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Закатов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Владимир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Анатольевич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супруга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дочь</w:t>
            </w:r>
          </w:p>
        </w:tc>
        <w:tc>
          <w:tcPr>
            <w:tcW w:w="1651" w:type="dxa"/>
          </w:tcPr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 xml:space="preserve">Инспектор-дежурный </w:t>
            </w:r>
          </w:p>
        </w:tc>
        <w:tc>
          <w:tcPr>
            <w:tcW w:w="1935" w:type="dxa"/>
          </w:tcPr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417 705,76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215 503,12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110049,12</w:t>
            </w:r>
          </w:p>
        </w:tc>
        <w:tc>
          <w:tcPr>
            <w:tcW w:w="1963" w:type="dxa"/>
          </w:tcPr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Земельный участок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долевая(1/2)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Жилой дом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долевая(1/2)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Земельный участок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долевая(1/2)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Жилой дом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долевая(1/2)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Жилой дом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пользование</w:t>
            </w:r>
          </w:p>
        </w:tc>
        <w:tc>
          <w:tcPr>
            <w:tcW w:w="1206" w:type="dxa"/>
          </w:tcPr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512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50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512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50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50</w:t>
            </w:r>
          </w:p>
        </w:tc>
        <w:tc>
          <w:tcPr>
            <w:tcW w:w="1691" w:type="dxa"/>
          </w:tcPr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Россия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Россия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Россия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Россия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Россия</w:t>
            </w:r>
          </w:p>
        </w:tc>
        <w:tc>
          <w:tcPr>
            <w:tcW w:w="1285" w:type="dxa"/>
          </w:tcPr>
          <w:p w:rsidR="00E31FC3" w:rsidRPr="00570F65" w:rsidRDefault="00E31FC3" w:rsidP="00EA6AD2">
            <w:pPr>
              <w:spacing w:after="0" w:line="240" w:lineRule="auto"/>
              <w:ind w:right="-123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Легков</w:t>
            </w:r>
            <w:r>
              <w:rPr>
                <w:rFonts w:ascii="Times New Roman" w:hAnsi="Times New Roman"/>
              </w:rPr>
              <w:t>ой</w:t>
            </w:r>
            <w:r w:rsidRPr="00570F65">
              <w:rPr>
                <w:rFonts w:ascii="Times New Roman" w:hAnsi="Times New Roman"/>
              </w:rPr>
              <w:t xml:space="preserve"> автомобил</w:t>
            </w:r>
            <w:r>
              <w:rPr>
                <w:rFonts w:ascii="Times New Roman" w:hAnsi="Times New Roman"/>
              </w:rPr>
              <w:t>ь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ВАЗ 21101</w:t>
            </w:r>
          </w:p>
          <w:p w:rsidR="00E31FC3" w:rsidRPr="00570F65" w:rsidRDefault="00E31FC3" w:rsidP="00EA6AD2">
            <w:pPr>
              <w:spacing w:after="0" w:line="240" w:lineRule="auto"/>
              <w:ind w:right="-123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Автоприцеп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ЭЗСА 8101</w:t>
            </w:r>
          </w:p>
        </w:tc>
      </w:tr>
      <w:tr w:rsidR="00E31FC3" w:rsidRPr="00570F65" w:rsidTr="00570F65">
        <w:tc>
          <w:tcPr>
            <w:tcW w:w="1610" w:type="dxa"/>
          </w:tcPr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Зимин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 xml:space="preserve">Олег 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Владимирович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супруга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сын</w:t>
            </w:r>
          </w:p>
        </w:tc>
        <w:tc>
          <w:tcPr>
            <w:tcW w:w="1651" w:type="dxa"/>
          </w:tcPr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 xml:space="preserve">Начальник 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 xml:space="preserve">отдела </w:t>
            </w:r>
          </w:p>
        </w:tc>
        <w:tc>
          <w:tcPr>
            <w:tcW w:w="1935" w:type="dxa"/>
          </w:tcPr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417 714,60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76 923,09</w:t>
            </w:r>
          </w:p>
        </w:tc>
        <w:tc>
          <w:tcPr>
            <w:tcW w:w="1963" w:type="dxa"/>
          </w:tcPr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Жилой дом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(собственник)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Жилой дом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(собственник)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Жилой дом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(пользование)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Жилой дом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(пользование)</w:t>
            </w:r>
          </w:p>
        </w:tc>
        <w:tc>
          <w:tcPr>
            <w:tcW w:w="1206" w:type="dxa"/>
          </w:tcPr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60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80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60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60</w:t>
            </w:r>
          </w:p>
        </w:tc>
        <w:tc>
          <w:tcPr>
            <w:tcW w:w="1691" w:type="dxa"/>
          </w:tcPr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Россия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Россия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Россия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Россия</w:t>
            </w:r>
          </w:p>
        </w:tc>
        <w:tc>
          <w:tcPr>
            <w:tcW w:w="1285" w:type="dxa"/>
          </w:tcPr>
          <w:p w:rsidR="00E31FC3" w:rsidRPr="00570F65" w:rsidRDefault="00E31FC3" w:rsidP="00EA6AD2">
            <w:pPr>
              <w:spacing w:after="0" w:line="240" w:lineRule="auto"/>
              <w:ind w:right="-123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Легковые автомобили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ВАЗ 21093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ВАЗ 2107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 xml:space="preserve">Газель 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бортовая</w:t>
            </w:r>
          </w:p>
        </w:tc>
      </w:tr>
      <w:tr w:rsidR="00E31FC3" w:rsidRPr="00570F65" w:rsidTr="00570F65">
        <w:tc>
          <w:tcPr>
            <w:tcW w:w="1610" w:type="dxa"/>
          </w:tcPr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Ивко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Василий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Петрович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супруга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дочь</w:t>
            </w:r>
          </w:p>
        </w:tc>
        <w:tc>
          <w:tcPr>
            <w:tcW w:w="1651" w:type="dxa"/>
          </w:tcPr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Инспектор- дежурный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35" w:type="dxa"/>
          </w:tcPr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268 077,54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79 961,65</w:t>
            </w:r>
          </w:p>
        </w:tc>
        <w:tc>
          <w:tcPr>
            <w:tcW w:w="1963" w:type="dxa"/>
          </w:tcPr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дом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(пользование)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квартира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(пользование)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дом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(пользование)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дом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(пользование)</w:t>
            </w:r>
          </w:p>
        </w:tc>
        <w:tc>
          <w:tcPr>
            <w:tcW w:w="1206" w:type="dxa"/>
          </w:tcPr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45,00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65,00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40,00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45,00</w:t>
            </w:r>
          </w:p>
        </w:tc>
        <w:tc>
          <w:tcPr>
            <w:tcW w:w="1691" w:type="dxa"/>
          </w:tcPr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Россия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Россия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Россия</w:t>
            </w:r>
          </w:p>
        </w:tc>
        <w:tc>
          <w:tcPr>
            <w:tcW w:w="1285" w:type="dxa"/>
          </w:tcPr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31FC3" w:rsidRPr="00570F65" w:rsidTr="00570F65">
        <w:tc>
          <w:tcPr>
            <w:tcW w:w="1610" w:type="dxa"/>
          </w:tcPr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Кирилова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 xml:space="preserve">Мария 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Владимировна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супруг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сын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дочь</w:t>
            </w:r>
          </w:p>
        </w:tc>
        <w:tc>
          <w:tcPr>
            <w:tcW w:w="1651" w:type="dxa"/>
          </w:tcPr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Старший инспектор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35" w:type="dxa"/>
          </w:tcPr>
          <w:p w:rsidR="00E31FC3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1 695 711,82</w:t>
            </w:r>
            <w:r>
              <w:rPr>
                <w:rFonts w:ascii="Times New Roman" w:hAnsi="Times New Roman"/>
              </w:rPr>
              <w:t xml:space="preserve"> 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(в том числе от продажи имущества)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138 198,48</w:t>
            </w:r>
          </w:p>
        </w:tc>
        <w:tc>
          <w:tcPr>
            <w:tcW w:w="1963" w:type="dxa"/>
          </w:tcPr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Жилой дом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(пользователь)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Земельный участок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(собственник)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Жилой дом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(собственник)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жилой дом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(пользование)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Жилой дом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(пользование)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 xml:space="preserve"> 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Жилой дом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(пользование)</w:t>
            </w:r>
          </w:p>
        </w:tc>
        <w:tc>
          <w:tcPr>
            <w:tcW w:w="1206" w:type="dxa"/>
          </w:tcPr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48,00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10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200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48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48,00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48,00</w:t>
            </w:r>
          </w:p>
        </w:tc>
        <w:tc>
          <w:tcPr>
            <w:tcW w:w="1691" w:type="dxa"/>
          </w:tcPr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Россия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Россия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Россия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Россия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Россия</w:t>
            </w:r>
          </w:p>
        </w:tc>
        <w:tc>
          <w:tcPr>
            <w:tcW w:w="1285" w:type="dxa"/>
          </w:tcPr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EA6AD2">
            <w:pPr>
              <w:spacing w:after="0" w:line="240" w:lineRule="auto"/>
              <w:ind w:right="-123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легковой автомобиль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Рено сандеро степвей</w:t>
            </w:r>
          </w:p>
        </w:tc>
      </w:tr>
      <w:tr w:rsidR="00E31FC3" w:rsidRPr="00570F65" w:rsidTr="00570F65">
        <w:tc>
          <w:tcPr>
            <w:tcW w:w="1610" w:type="dxa"/>
          </w:tcPr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 xml:space="preserve">Кузин 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Сергей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Владимирович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супруга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дочь</w:t>
            </w:r>
          </w:p>
        </w:tc>
        <w:tc>
          <w:tcPr>
            <w:tcW w:w="1651" w:type="dxa"/>
          </w:tcPr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 xml:space="preserve">Оперативный дежурный 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35" w:type="dxa"/>
          </w:tcPr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376 522,99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98 781,80</w:t>
            </w:r>
          </w:p>
        </w:tc>
        <w:tc>
          <w:tcPr>
            <w:tcW w:w="1963" w:type="dxa"/>
          </w:tcPr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Квартира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(собственник)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Квартира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(пользование)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Квартира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(пользование)</w:t>
            </w:r>
          </w:p>
        </w:tc>
        <w:tc>
          <w:tcPr>
            <w:tcW w:w="1206" w:type="dxa"/>
          </w:tcPr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43,9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43,9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43,9</w:t>
            </w:r>
          </w:p>
        </w:tc>
        <w:tc>
          <w:tcPr>
            <w:tcW w:w="1691" w:type="dxa"/>
          </w:tcPr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Россия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Россия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Россия</w:t>
            </w:r>
          </w:p>
        </w:tc>
        <w:tc>
          <w:tcPr>
            <w:tcW w:w="1285" w:type="dxa"/>
          </w:tcPr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31FC3" w:rsidRPr="00570F65" w:rsidTr="00570F65">
        <w:tc>
          <w:tcPr>
            <w:tcW w:w="1610" w:type="dxa"/>
          </w:tcPr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Куликов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Антон</w:t>
            </w:r>
          </w:p>
          <w:p w:rsidR="00E31FC3" w:rsidRPr="00570F65" w:rsidRDefault="00E31FC3" w:rsidP="00570F65">
            <w:pPr>
              <w:spacing w:after="0" w:line="240" w:lineRule="auto"/>
              <w:ind w:right="-58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Александрович</w:t>
            </w:r>
          </w:p>
        </w:tc>
        <w:tc>
          <w:tcPr>
            <w:tcW w:w="1651" w:type="dxa"/>
          </w:tcPr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 xml:space="preserve">Главный энергетик </w:t>
            </w:r>
          </w:p>
        </w:tc>
        <w:tc>
          <w:tcPr>
            <w:tcW w:w="1935" w:type="dxa"/>
          </w:tcPr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355 011,65</w:t>
            </w:r>
          </w:p>
        </w:tc>
        <w:tc>
          <w:tcPr>
            <w:tcW w:w="1963" w:type="dxa"/>
          </w:tcPr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 xml:space="preserve">Земельный участок 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долевая(1/2)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Жилой дом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долевая(1/2)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Жилой дом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(пользование)</w:t>
            </w:r>
          </w:p>
        </w:tc>
        <w:tc>
          <w:tcPr>
            <w:tcW w:w="1206" w:type="dxa"/>
          </w:tcPr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730,00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66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82,00</w:t>
            </w:r>
          </w:p>
        </w:tc>
        <w:tc>
          <w:tcPr>
            <w:tcW w:w="1691" w:type="dxa"/>
          </w:tcPr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Россия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Россия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Россия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85" w:type="dxa"/>
          </w:tcPr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31FC3" w:rsidRPr="00570F65" w:rsidTr="00570F65">
        <w:tc>
          <w:tcPr>
            <w:tcW w:w="1610" w:type="dxa"/>
          </w:tcPr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 xml:space="preserve">Куликов 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Владимир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Григорьевич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супруга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сын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сын</w:t>
            </w:r>
          </w:p>
        </w:tc>
        <w:tc>
          <w:tcPr>
            <w:tcW w:w="1651" w:type="dxa"/>
          </w:tcPr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 xml:space="preserve">Заместитель начальника колонии 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35" w:type="dxa"/>
          </w:tcPr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567 773,57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160 142,06</w:t>
            </w:r>
          </w:p>
        </w:tc>
        <w:tc>
          <w:tcPr>
            <w:tcW w:w="1963" w:type="dxa"/>
          </w:tcPr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жилой дом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(пользование)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Гаражи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(собственник)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Жилой дом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(пользование)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Квартира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(пользование)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Жилой дом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(пользование)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Жилой дом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(пользование)</w:t>
            </w:r>
          </w:p>
        </w:tc>
        <w:tc>
          <w:tcPr>
            <w:tcW w:w="1206" w:type="dxa"/>
          </w:tcPr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37,70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18,00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37,70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55,40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37,70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37,70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91" w:type="dxa"/>
          </w:tcPr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Россия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Россия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Россия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Россия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Россия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Россия</w:t>
            </w:r>
          </w:p>
        </w:tc>
        <w:tc>
          <w:tcPr>
            <w:tcW w:w="1285" w:type="dxa"/>
          </w:tcPr>
          <w:p w:rsidR="00E31FC3" w:rsidRPr="00570F65" w:rsidRDefault="00E31FC3" w:rsidP="00EA6AD2">
            <w:pPr>
              <w:spacing w:after="0" w:line="240" w:lineRule="auto"/>
              <w:ind w:right="-123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Легков</w:t>
            </w:r>
            <w:r>
              <w:rPr>
                <w:rFonts w:ascii="Times New Roman" w:hAnsi="Times New Roman"/>
              </w:rPr>
              <w:t>ой</w:t>
            </w:r>
            <w:r w:rsidRPr="00570F65">
              <w:rPr>
                <w:rFonts w:ascii="Times New Roman" w:hAnsi="Times New Roman"/>
              </w:rPr>
              <w:t xml:space="preserve"> автомобил</w:t>
            </w:r>
            <w:r>
              <w:rPr>
                <w:rFonts w:ascii="Times New Roman" w:hAnsi="Times New Roman"/>
              </w:rPr>
              <w:t>ь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ВАЗ 2101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EA6AD2">
            <w:pPr>
              <w:spacing w:after="0" w:line="240" w:lineRule="auto"/>
              <w:ind w:right="-123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Легков</w:t>
            </w:r>
            <w:r>
              <w:rPr>
                <w:rFonts w:ascii="Times New Roman" w:hAnsi="Times New Roman"/>
              </w:rPr>
              <w:t>ой</w:t>
            </w:r>
            <w:r w:rsidRPr="00570F65">
              <w:rPr>
                <w:rFonts w:ascii="Times New Roman" w:hAnsi="Times New Roman"/>
              </w:rPr>
              <w:t xml:space="preserve"> автомобил</w:t>
            </w:r>
            <w:r>
              <w:rPr>
                <w:rFonts w:ascii="Times New Roman" w:hAnsi="Times New Roman"/>
              </w:rPr>
              <w:t>ь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ВАЗ 2112</w:t>
            </w:r>
          </w:p>
        </w:tc>
      </w:tr>
      <w:tr w:rsidR="00E31FC3" w:rsidRPr="00570F65" w:rsidTr="00570F65">
        <w:tc>
          <w:tcPr>
            <w:tcW w:w="1610" w:type="dxa"/>
          </w:tcPr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Маринин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Павел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Викторович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tabs>
                <w:tab w:val="left" w:pos="1365"/>
              </w:tabs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tabs>
                <w:tab w:val="left" w:pos="1365"/>
              </w:tabs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tabs>
                <w:tab w:val="left" w:pos="1365"/>
              </w:tabs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tabs>
                <w:tab w:val="left" w:pos="1365"/>
              </w:tabs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tabs>
                <w:tab w:val="left" w:pos="1365"/>
              </w:tabs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tabs>
                <w:tab w:val="left" w:pos="1365"/>
              </w:tabs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tabs>
                <w:tab w:val="left" w:pos="1365"/>
              </w:tabs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супруга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дочь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51" w:type="dxa"/>
          </w:tcPr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 xml:space="preserve">Оперуполномоченный </w:t>
            </w:r>
          </w:p>
        </w:tc>
        <w:tc>
          <w:tcPr>
            <w:tcW w:w="1935" w:type="dxa"/>
          </w:tcPr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300 892,28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104 702,26</w:t>
            </w:r>
          </w:p>
        </w:tc>
        <w:tc>
          <w:tcPr>
            <w:tcW w:w="1963" w:type="dxa"/>
          </w:tcPr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Земельный участок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(собственник)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Жилой дом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(собственник)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Жилой дом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 xml:space="preserve"> (собственник)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Жилой дом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(пользование)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Жилой дом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(пользование)</w:t>
            </w:r>
          </w:p>
        </w:tc>
        <w:tc>
          <w:tcPr>
            <w:tcW w:w="1206" w:type="dxa"/>
          </w:tcPr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525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56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25,9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56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56</w:t>
            </w:r>
          </w:p>
        </w:tc>
        <w:tc>
          <w:tcPr>
            <w:tcW w:w="1691" w:type="dxa"/>
          </w:tcPr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Россия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Россия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Россия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Россия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Россия</w:t>
            </w:r>
          </w:p>
        </w:tc>
        <w:tc>
          <w:tcPr>
            <w:tcW w:w="1285" w:type="dxa"/>
          </w:tcPr>
          <w:p w:rsidR="00E31FC3" w:rsidRPr="00570F65" w:rsidRDefault="00E31FC3" w:rsidP="00EA6AD2">
            <w:pPr>
              <w:spacing w:after="0" w:line="240" w:lineRule="auto"/>
              <w:ind w:right="-123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Легковые автомобили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ВАЗ 21102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УАЗ 315192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Автоприцепы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ЭЗСА- 8101</w:t>
            </w:r>
          </w:p>
        </w:tc>
      </w:tr>
      <w:tr w:rsidR="00E31FC3" w:rsidRPr="00570F65" w:rsidTr="00570F65">
        <w:tc>
          <w:tcPr>
            <w:tcW w:w="1610" w:type="dxa"/>
          </w:tcPr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Малов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Александр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Алексеевич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супруга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дочь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дочь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дочь</w:t>
            </w:r>
          </w:p>
        </w:tc>
        <w:tc>
          <w:tcPr>
            <w:tcW w:w="1651" w:type="dxa"/>
          </w:tcPr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Оперуполномоченный</w:t>
            </w:r>
          </w:p>
        </w:tc>
        <w:tc>
          <w:tcPr>
            <w:tcW w:w="1935" w:type="dxa"/>
          </w:tcPr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341 478,10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35 804,90</w:t>
            </w:r>
          </w:p>
        </w:tc>
        <w:tc>
          <w:tcPr>
            <w:tcW w:w="1963" w:type="dxa"/>
          </w:tcPr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 xml:space="preserve">Жилой дом 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долевая(1/4)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Земельный участок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(пользование)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 xml:space="preserve">Жилой дом 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долевая(1/4)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Земельный участок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(пользование)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 xml:space="preserve">Жилой дом 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долевая(1/4)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Земельный участок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(пользование)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 xml:space="preserve">Жилой дом 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долевая(1/4)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Земельный участок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пользование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жилой дом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(долевая 1/5)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земельный участок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(долевая 1/5)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жилой дом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(долевая ¼)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земельный участок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(пользование)</w:t>
            </w:r>
          </w:p>
        </w:tc>
        <w:tc>
          <w:tcPr>
            <w:tcW w:w="1206" w:type="dxa"/>
          </w:tcPr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22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600,00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22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600,00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22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600,00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22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600,00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17,4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272,2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22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600,00</w:t>
            </w:r>
          </w:p>
        </w:tc>
        <w:tc>
          <w:tcPr>
            <w:tcW w:w="1691" w:type="dxa"/>
          </w:tcPr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Россия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Россия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Россия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Россия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Россия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Россия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Россия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Россия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Россия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Россия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Россия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85" w:type="dxa"/>
          </w:tcPr>
          <w:p w:rsidR="00E31FC3" w:rsidRPr="00570F65" w:rsidRDefault="00E31FC3" w:rsidP="00EA6AD2">
            <w:pPr>
              <w:spacing w:after="0" w:line="240" w:lineRule="auto"/>
              <w:ind w:right="-123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Легков</w:t>
            </w:r>
            <w:r>
              <w:rPr>
                <w:rFonts w:ascii="Times New Roman" w:hAnsi="Times New Roman"/>
              </w:rPr>
              <w:t>ой</w:t>
            </w:r>
            <w:r w:rsidRPr="00570F65">
              <w:rPr>
                <w:rFonts w:ascii="Times New Roman" w:hAnsi="Times New Roman"/>
              </w:rPr>
              <w:t xml:space="preserve"> автомобил</w:t>
            </w:r>
            <w:r>
              <w:rPr>
                <w:rFonts w:ascii="Times New Roman" w:hAnsi="Times New Roman"/>
              </w:rPr>
              <w:t>ь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Чери Амулет</w:t>
            </w:r>
          </w:p>
        </w:tc>
      </w:tr>
      <w:tr w:rsidR="00E31FC3" w:rsidRPr="00570F65" w:rsidTr="00570F65">
        <w:tc>
          <w:tcPr>
            <w:tcW w:w="1610" w:type="dxa"/>
          </w:tcPr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Медведев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 xml:space="preserve">Сергей 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Анатольевич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супруга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сын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дочь</w:t>
            </w:r>
          </w:p>
        </w:tc>
        <w:tc>
          <w:tcPr>
            <w:tcW w:w="1651" w:type="dxa"/>
          </w:tcPr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 xml:space="preserve">Начальник участка </w:t>
            </w:r>
          </w:p>
        </w:tc>
        <w:tc>
          <w:tcPr>
            <w:tcW w:w="1935" w:type="dxa"/>
          </w:tcPr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374 955,92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br/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95 146,73</w:t>
            </w:r>
          </w:p>
        </w:tc>
        <w:tc>
          <w:tcPr>
            <w:tcW w:w="1963" w:type="dxa"/>
          </w:tcPr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Жилой дом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(пользование)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квартира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(долевая 1/3)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жилой дом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(пользование)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квартира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(долевая 1/3)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жилой дом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(пользование)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квартира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(долевая 1/3)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жилой дом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(пользование)</w:t>
            </w:r>
          </w:p>
        </w:tc>
        <w:tc>
          <w:tcPr>
            <w:tcW w:w="1206" w:type="dxa"/>
          </w:tcPr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100,00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54,1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100,00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54,1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100,00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54,1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100,00</w:t>
            </w:r>
          </w:p>
        </w:tc>
        <w:tc>
          <w:tcPr>
            <w:tcW w:w="1691" w:type="dxa"/>
          </w:tcPr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Россия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Россия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Россия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Россия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Россия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Россия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Россия</w:t>
            </w:r>
          </w:p>
        </w:tc>
        <w:tc>
          <w:tcPr>
            <w:tcW w:w="1285" w:type="dxa"/>
          </w:tcPr>
          <w:p w:rsidR="00E31FC3" w:rsidRPr="00570F65" w:rsidRDefault="00E31FC3" w:rsidP="00EA6AD2">
            <w:pPr>
              <w:spacing w:after="0" w:line="240" w:lineRule="auto"/>
              <w:ind w:left="-68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Легков</w:t>
            </w:r>
            <w:r>
              <w:rPr>
                <w:rFonts w:ascii="Times New Roman" w:hAnsi="Times New Roman"/>
              </w:rPr>
              <w:t>ой</w:t>
            </w:r>
            <w:r w:rsidRPr="00570F65">
              <w:rPr>
                <w:rFonts w:ascii="Times New Roman" w:hAnsi="Times New Roman"/>
              </w:rPr>
              <w:t xml:space="preserve"> автомобил</w:t>
            </w:r>
            <w:r>
              <w:rPr>
                <w:rFonts w:ascii="Times New Roman" w:hAnsi="Times New Roman"/>
              </w:rPr>
              <w:t>ь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Дэо Нексия</w:t>
            </w:r>
          </w:p>
        </w:tc>
      </w:tr>
      <w:tr w:rsidR="00E31FC3" w:rsidRPr="00570F65" w:rsidTr="00570F65">
        <w:tc>
          <w:tcPr>
            <w:tcW w:w="1610" w:type="dxa"/>
          </w:tcPr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Морковкин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Анатолий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Геннадьевич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супруга</w:t>
            </w:r>
          </w:p>
        </w:tc>
        <w:tc>
          <w:tcPr>
            <w:tcW w:w="1651" w:type="dxa"/>
          </w:tcPr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Начальник объединенной пожарной части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35" w:type="dxa"/>
          </w:tcPr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369 412,00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220 259,00</w:t>
            </w:r>
          </w:p>
        </w:tc>
        <w:tc>
          <w:tcPr>
            <w:tcW w:w="1963" w:type="dxa"/>
          </w:tcPr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Земельный участок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(собственник)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Жилой дом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(собственник)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Жилой дом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(пользование)</w:t>
            </w:r>
          </w:p>
        </w:tc>
        <w:tc>
          <w:tcPr>
            <w:tcW w:w="1206" w:type="dxa"/>
          </w:tcPr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642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55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55</w:t>
            </w:r>
          </w:p>
        </w:tc>
        <w:tc>
          <w:tcPr>
            <w:tcW w:w="1691" w:type="dxa"/>
          </w:tcPr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Россия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Россия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Россия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85" w:type="dxa"/>
          </w:tcPr>
          <w:p w:rsidR="00E31FC3" w:rsidRPr="00570F65" w:rsidRDefault="00E31FC3" w:rsidP="00EA6AD2">
            <w:pPr>
              <w:spacing w:after="0" w:line="240" w:lineRule="auto"/>
              <w:ind w:right="-123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Легков</w:t>
            </w:r>
            <w:r>
              <w:rPr>
                <w:rFonts w:ascii="Times New Roman" w:hAnsi="Times New Roman"/>
              </w:rPr>
              <w:t>ой</w:t>
            </w:r>
            <w:r w:rsidRPr="00570F65">
              <w:rPr>
                <w:rFonts w:ascii="Times New Roman" w:hAnsi="Times New Roman"/>
              </w:rPr>
              <w:t xml:space="preserve"> автомобил</w:t>
            </w:r>
            <w:r>
              <w:rPr>
                <w:rFonts w:ascii="Times New Roman" w:hAnsi="Times New Roman"/>
              </w:rPr>
              <w:t>ь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Рено Логан</w:t>
            </w:r>
          </w:p>
        </w:tc>
      </w:tr>
      <w:tr w:rsidR="00E31FC3" w:rsidRPr="00570F65" w:rsidTr="00570F65">
        <w:tc>
          <w:tcPr>
            <w:tcW w:w="1610" w:type="dxa"/>
          </w:tcPr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Низкодубов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Андрей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Федорович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супруга</w:t>
            </w:r>
          </w:p>
        </w:tc>
        <w:tc>
          <w:tcPr>
            <w:tcW w:w="1651" w:type="dxa"/>
          </w:tcPr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 xml:space="preserve">оперативный дежурный 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35" w:type="dxa"/>
          </w:tcPr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312 320,60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71 379,79</w:t>
            </w:r>
          </w:p>
        </w:tc>
        <w:tc>
          <w:tcPr>
            <w:tcW w:w="1963" w:type="dxa"/>
          </w:tcPr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Гараж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(собственник)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Квартира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(пользование)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 xml:space="preserve">Жилой дом 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 xml:space="preserve">долевая(1/4)  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Квартира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(собственник)</w:t>
            </w:r>
          </w:p>
        </w:tc>
        <w:tc>
          <w:tcPr>
            <w:tcW w:w="1206" w:type="dxa"/>
          </w:tcPr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8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45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95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45</w:t>
            </w:r>
          </w:p>
        </w:tc>
        <w:tc>
          <w:tcPr>
            <w:tcW w:w="1691" w:type="dxa"/>
          </w:tcPr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Россия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Россия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Россия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Россия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85" w:type="dxa"/>
          </w:tcPr>
          <w:p w:rsidR="00E31FC3" w:rsidRPr="00570F65" w:rsidRDefault="00E31FC3" w:rsidP="00EA6AD2">
            <w:pPr>
              <w:spacing w:after="0" w:line="240" w:lineRule="auto"/>
              <w:ind w:right="-123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Легков</w:t>
            </w:r>
            <w:r>
              <w:rPr>
                <w:rFonts w:ascii="Times New Roman" w:hAnsi="Times New Roman"/>
              </w:rPr>
              <w:t>ой</w:t>
            </w:r>
            <w:r w:rsidRPr="00570F65">
              <w:rPr>
                <w:rFonts w:ascii="Times New Roman" w:hAnsi="Times New Roman"/>
              </w:rPr>
              <w:t xml:space="preserve"> автомобил</w:t>
            </w:r>
            <w:r>
              <w:rPr>
                <w:rFonts w:ascii="Times New Roman" w:hAnsi="Times New Roman"/>
              </w:rPr>
              <w:t>ь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ВАЗ 21099</w:t>
            </w:r>
          </w:p>
        </w:tc>
      </w:tr>
      <w:tr w:rsidR="00E31FC3" w:rsidRPr="00570F65" w:rsidTr="00570F65">
        <w:tc>
          <w:tcPr>
            <w:tcW w:w="1610" w:type="dxa"/>
          </w:tcPr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Никитин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Евгений Борисович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супруга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дочь</w:t>
            </w:r>
          </w:p>
        </w:tc>
        <w:tc>
          <w:tcPr>
            <w:tcW w:w="1651" w:type="dxa"/>
          </w:tcPr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 xml:space="preserve">Оперуполномоченный </w:t>
            </w:r>
          </w:p>
        </w:tc>
        <w:tc>
          <w:tcPr>
            <w:tcW w:w="1935" w:type="dxa"/>
          </w:tcPr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315 858,47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115 636,15</w:t>
            </w:r>
          </w:p>
        </w:tc>
        <w:tc>
          <w:tcPr>
            <w:tcW w:w="1963" w:type="dxa"/>
          </w:tcPr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Квартира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(долевая 1/3)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Квартира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(пользование)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Квартира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(долевое 1/3)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Квартира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(пользование)</w:t>
            </w:r>
          </w:p>
        </w:tc>
        <w:tc>
          <w:tcPr>
            <w:tcW w:w="1206" w:type="dxa"/>
          </w:tcPr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15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45,00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45,00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45</w:t>
            </w:r>
          </w:p>
        </w:tc>
        <w:tc>
          <w:tcPr>
            <w:tcW w:w="1691" w:type="dxa"/>
          </w:tcPr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Россия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Россия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Россия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 xml:space="preserve"> 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Россия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85" w:type="dxa"/>
          </w:tcPr>
          <w:p w:rsidR="00E31FC3" w:rsidRPr="00570F65" w:rsidRDefault="00E31FC3" w:rsidP="00EA6AD2">
            <w:pPr>
              <w:spacing w:after="0" w:line="240" w:lineRule="auto"/>
              <w:ind w:right="-123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Легков</w:t>
            </w:r>
            <w:r>
              <w:rPr>
                <w:rFonts w:ascii="Times New Roman" w:hAnsi="Times New Roman"/>
              </w:rPr>
              <w:t>ой</w:t>
            </w:r>
            <w:r w:rsidRPr="00570F65">
              <w:rPr>
                <w:rFonts w:ascii="Times New Roman" w:hAnsi="Times New Roman"/>
              </w:rPr>
              <w:t xml:space="preserve"> автомобил</w:t>
            </w:r>
            <w:r>
              <w:rPr>
                <w:rFonts w:ascii="Times New Roman" w:hAnsi="Times New Roman"/>
              </w:rPr>
              <w:t>ь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Дэо Нексия</w:t>
            </w:r>
          </w:p>
        </w:tc>
      </w:tr>
      <w:tr w:rsidR="00E31FC3" w:rsidRPr="00570F65" w:rsidTr="00570F65">
        <w:tc>
          <w:tcPr>
            <w:tcW w:w="1610" w:type="dxa"/>
          </w:tcPr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Ожегова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Ирина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Николаевна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супруг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сын</w:t>
            </w:r>
          </w:p>
        </w:tc>
        <w:tc>
          <w:tcPr>
            <w:tcW w:w="1651" w:type="dxa"/>
          </w:tcPr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Старший юрисконсульт</w:t>
            </w:r>
          </w:p>
        </w:tc>
        <w:tc>
          <w:tcPr>
            <w:tcW w:w="1935" w:type="dxa"/>
          </w:tcPr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307 031,98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607 156,52</w:t>
            </w:r>
          </w:p>
        </w:tc>
        <w:tc>
          <w:tcPr>
            <w:tcW w:w="1963" w:type="dxa"/>
          </w:tcPr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Земельные участки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(собственник)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Жилой дом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(собственник)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Жилой дом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(собственник)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Жилой дом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(пользование)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Жилой дом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(пользование)</w:t>
            </w:r>
          </w:p>
        </w:tc>
        <w:tc>
          <w:tcPr>
            <w:tcW w:w="1206" w:type="dxa"/>
          </w:tcPr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612,00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59,1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17,8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59,1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59,1</w:t>
            </w:r>
          </w:p>
        </w:tc>
        <w:tc>
          <w:tcPr>
            <w:tcW w:w="1691" w:type="dxa"/>
          </w:tcPr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Россия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 xml:space="preserve"> 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Россия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Россия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Россия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Россия</w:t>
            </w:r>
          </w:p>
        </w:tc>
        <w:tc>
          <w:tcPr>
            <w:tcW w:w="1285" w:type="dxa"/>
          </w:tcPr>
          <w:p w:rsidR="00E31FC3" w:rsidRPr="00570F65" w:rsidRDefault="00E31FC3" w:rsidP="00EA6AD2">
            <w:pPr>
              <w:spacing w:after="0" w:line="240" w:lineRule="auto"/>
              <w:ind w:right="-123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Легков</w:t>
            </w:r>
            <w:r>
              <w:rPr>
                <w:rFonts w:ascii="Times New Roman" w:hAnsi="Times New Roman"/>
              </w:rPr>
              <w:t>ой</w:t>
            </w:r>
            <w:r w:rsidRPr="00570F65">
              <w:rPr>
                <w:rFonts w:ascii="Times New Roman" w:hAnsi="Times New Roman"/>
              </w:rPr>
              <w:t xml:space="preserve"> автомобил</w:t>
            </w:r>
            <w:r>
              <w:rPr>
                <w:rFonts w:ascii="Times New Roman" w:hAnsi="Times New Roman"/>
              </w:rPr>
              <w:t>ь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570F65">
              <w:rPr>
                <w:rFonts w:ascii="Times New Roman" w:hAnsi="Times New Roman"/>
                <w:lang w:val="en-US"/>
              </w:rPr>
              <w:t>Hyundai Sonata</w:t>
            </w:r>
          </w:p>
        </w:tc>
      </w:tr>
      <w:tr w:rsidR="00E31FC3" w:rsidRPr="00570F65" w:rsidTr="00570F65">
        <w:tc>
          <w:tcPr>
            <w:tcW w:w="1610" w:type="dxa"/>
          </w:tcPr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Павлова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Елена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Николаевна</w:t>
            </w:r>
          </w:p>
        </w:tc>
        <w:tc>
          <w:tcPr>
            <w:tcW w:w="1651" w:type="dxa"/>
          </w:tcPr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Главный экономист</w:t>
            </w:r>
          </w:p>
        </w:tc>
        <w:tc>
          <w:tcPr>
            <w:tcW w:w="1935" w:type="dxa"/>
          </w:tcPr>
          <w:p w:rsidR="00E31FC3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2 124 280,11</w:t>
            </w:r>
          </w:p>
          <w:p w:rsidR="00E31FC3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(в том числе от продажи имущества)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63" w:type="dxa"/>
          </w:tcPr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 xml:space="preserve">Жилой дом 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 xml:space="preserve">долевая(1/4)  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06" w:type="dxa"/>
          </w:tcPr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46,00</w:t>
            </w:r>
          </w:p>
        </w:tc>
        <w:tc>
          <w:tcPr>
            <w:tcW w:w="1691" w:type="dxa"/>
          </w:tcPr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Россия</w:t>
            </w:r>
          </w:p>
        </w:tc>
        <w:tc>
          <w:tcPr>
            <w:tcW w:w="1285" w:type="dxa"/>
          </w:tcPr>
          <w:p w:rsidR="00E31FC3" w:rsidRPr="00570F65" w:rsidRDefault="00E31FC3" w:rsidP="00EA6AD2">
            <w:pPr>
              <w:spacing w:after="0" w:line="240" w:lineRule="auto"/>
              <w:ind w:right="-123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Легков</w:t>
            </w:r>
            <w:r>
              <w:rPr>
                <w:rFonts w:ascii="Times New Roman" w:hAnsi="Times New Roman"/>
              </w:rPr>
              <w:t>ой</w:t>
            </w:r>
            <w:r w:rsidRPr="00570F65">
              <w:rPr>
                <w:rFonts w:ascii="Times New Roman" w:hAnsi="Times New Roman"/>
              </w:rPr>
              <w:t xml:space="preserve"> автомобил</w:t>
            </w:r>
            <w:r>
              <w:rPr>
                <w:rFonts w:ascii="Times New Roman" w:hAnsi="Times New Roman"/>
              </w:rPr>
              <w:t>ь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Дэо Нексия</w:t>
            </w:r>
          </w:p>
        </w:tc>
      </w:tr>
      <w:tr w:rsidR="00E31FC3" w:rsidRPr="00570F65" w:rsidTr="00570F65">
        <w:tc>
          <w:tcPr>
            <w:tcW w:w="1610" w:type="dxa"/>
          </w:tcPr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 xml:space="preserve">Петров 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 xml:space="preserve">Виктор </w:t>
            </w:r>
          </w:p>
          <w:p w:rsidR="00E31FC3" w:rsidRPr="00570F65" w:rsidRDefault="00E31FC3" w:rsidP="00587FFD">
            <w:pPr>
              <w:spacing w:after="0" w:line="240" w:lineRule="auto"/>
              <w:ind w:right="-134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Александрович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супруга</w:t>
            </w:r>
          </w:p>
        </w:tc>
        <w:tc>
          <w:tcPr>
            <w:tcW w:w="1651" w:type="dxa"/>
          </w:tcPr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 xml:space="preserve">Старший оперуполномоченный </w:t>
            </w:r>
          </w:p>
        </w:tc>
        <w:tc>
          <w:tcPr>
            <w:tcW w:w="1935" w:type="dxa"/>
          </w:tcPr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426 433,42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63" w:type="dxa"/>
          </w:tcPr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Квартира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долевая (1/3)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Жилой дом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(пользование)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Квартира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(пользование)</w:t>
            </w:r>
          </w:p>
        </w:tc>
        <w:tc>
          <w:tcPr>
            <w:tcW w:w="1206" w:type="dxa"/>
          </w:tcPr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30,00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30,00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64,00</w:t>
            </w:r>
          </w:p>
        </w:tc>
        <w:tc>
          <w:tcPr>
            <w:tcW w:w="1691" w:type="dxa"/>
          </w:tcPr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Россия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Россия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Россия</w:t>
            </w:r>
          </w:p>
        </w:tc>
        <w:tc>
          <w:tcPr>
            <w:tcW w:w="1285" w:type="dxa"/>
          </w:tcPr>
          <w:p w:rsidR="00E31FC3" w:rsidRPr="00570F65" w:rsidRDefault="00E31FC3" w:rsidP="004D30CD">
            <w:pPr>
              <w:spacing w:after="0" w:line="240" w:lineRule="auto"/>
              <w:ind w:right="-123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Легков</w:t>
            </w:r>
            <w:r>
              <w:rPr>
                <w:rFonts w:ascii="Times New Roman" w:hAnsi="Times New Roman"/>
              </w:rPr>
              <w:t>ой</w:t>
            </w:r>
            <w:r w:rsidRPr="00570F65">
              <w:rPr>
                <w:rFonts w:ascii="Times New Roman" w:hAnsi="Times New Roman"/>
              </w:rPr>
              <w:t xml:space="preserve"> автомобил</w:t>
            </w:r>
            <w:r>
              <w:rPr>
                <w:rFonts w:ascii="Times New Roman" w:hAnsi="Times New Roman"/>
              </w:rPr>
              <w:t>ь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Део Нексия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Водный транспорт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Моторная лодка ,,Днепр,,</w:t>
            </w:r>
          </w:p>
        </w:tc>
      </w:tr>
      <w:tr w:rsidR="00E31FC3" w:rsidRPr="00570F65" w:rsidTr="00570F65">
        <w:tc>
          <w:tcPr>
            <w:tcW w:w="1610" w:type="dxa"/>
          </w:tcPr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Пешкова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Ольга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Павловна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сын</w:t>
            </w:r>
          </w:p>
        </w:tc>
        <w:tc>
          <w:tcPr>
            <w:tcW w:w="1651" w:type="dxa"/>
          </w:tcPr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Начальник психологической лаборатории</w:t>
            </w:r>
          </w:p>
        </w:tc>
        <w:tc>
          <w:tcPr>
            <w:tcW w:w="1935" w:type="dxa"/>
          </w:tcPr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350 207,81</w:t>
            </w:r>
          </w:p>
        </w:tc>
        <w:tc>
          <w:tcPr>
            <w:tcW w:w="1963" w:type="dxa"/>
          </w:tcPr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Квартира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(собственник)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Квартира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(собственник)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Квартира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(пользование)</w:t>
            </w:r>
          </w:p>
        </w:tc>
        <w:tc>
          <w:tcPr>
            <w:tcW w:w="1206" w:type="dxa"/>
          </w:tcPr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40,6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80,1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80,1</w:t>
            </w:r>
          </w:p>
        </w:tc>
        <w:tc>
          <w:tcPr>
            <w:tcW w:w="1691" w:type="dxa"/>
          </w:tcPr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 xml:space="preserve">Россия 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Россия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Россия</w:t>
            </w:r>
          </w:p>
        </w:tc>
        <w:tc>
          <w:tcPr>
            <w:tcW w:w="1285" w:type="dxa"/>
          </w:tcPr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31FC3" w:rsidRPr="00570F65" w:rsidTr="00570F65">
        <w:tc>
          <w:tcPr>
            <w:tcW w:w="1610" w:type="dxa"/>
          </w:tcPr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Прокопова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Светлана</w:t>
            </w:r>
          </w:p>
          <w:p w:rsidR="00E31FC3" w:rsidRPr="00570F65" w:rsidRDefault="00E31FC3" w:rsidP="00E254BD">
            <w:pPr>
              <w:spacing w:after="0" w:line="240" w:lineRule="auto"/>
              <w:ind w:right="-134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Александровна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супруга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сын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сын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51" w:type="dxa"/>
          </w:tcPr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 xml:space="preserve">Инспектор </w:t>
            </w:r>
          </w:p>
        </w:tc>
        <w:tc>
          <w:tcPr>
            <w:tcW w:w="1935" w:type="dxa"/>
          </w:tcPr>
          <w:p w:rsidR="00E31FC3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1 516 788,67</w:t>
            </w:r>
            <w:r>
              <w:rPr>
                <w:rFonts w:ascii="Times New Roman" w:hAnsi="Times New Roman"/>
              </w:rPr>
              <w:t xml:space="preserve"> 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(в том числе от продажи имущества)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453 456,67</w:t>
            </w:r>
          </w:p>
        </w:tc>
        <w:tc>
          <w:tcPr>
            <w:tcW w:w="1963" w:type="dxa"/>
          </w:tcPr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Земельный участок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(собственник)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Жилой дом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(собственник)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Жилой дом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(пользование)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Жилой дом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(собственник)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Земельные участки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(пользование)</w:t>
            </w:r>
          </w:p>
          <w:p w:rsidR="00E31FC3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Жилой дом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(пользование)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Жилой дом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(пользование)</w:t>
            </w:r>
          </w:p>
        </w:tc>
        <w:tc>
          <w:tcPr>
            <w:tcW w:w="1206" w:type="dxa"/>
          </w:tcPr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684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22,4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102,00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102,00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1 448,00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102,00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102,00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91" w:type="dxa"/>
          </w:tcPr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Россия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Россия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Россия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Россия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Россия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Россия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Россия</w:t>
            </w:r>
          </w:p>
        </w:tc>
        <w:tc>
          <w:tcPr>
            <w:tcW w:w="1285" w:type="dxa"/>
          </w:tcPr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690937">
            <w:pPr>
              <w:spacing w:after="0" w:line="240" w:lineRule="auto"/>
              <w:ind w:right="-123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Легков</w:t>
            </w:r>
            <w:r>
              <w:rPr>
                <w:rFonts w:ascii="Times New Roman" w:hAnsi="Times New Roman"/>
              </w:rPr>
              <w:t>ой</w:t>
            </w:r>
            <w:r w:rsidRPr="00570F65">
              <w:rPr>
                <w:rFonts w:ascii="Times New Roman" w:hAnsi="Times New Roman"/>
              </w:rPr>
              <w:t xml:space="preserve"> автомобил</w:t>
            </w:r>
            <w:r>
              <w:rPr>
                <w:rFonts w:ascii="Times New Roman" w:hAnsi="Times New Roman"/>
              </w:rPr>
              <w:t>ь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Хендай Акцент</w:t>
            </w:r>
          </w:p>
          <w:p w:rsidR="00E31FC3" w:rsidRPr="00570F65" w:rsidRDefault="00E31FC3" w:rsidP="00690937">
            <w:pPr>
              <w:spacing w:after="0" w:line="240" w:lineRule="auto"/>
              <w:ind w:right="-123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Автоприцеп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Бобер-8251</w:t>
            </w:r>
          </w:p>
        </w:tc>
      </w:tr>
      <w:tr w:rsidR="00E31FC3" w:rsidRPr="00570F65" w:rsidTr="00570F65">
        <w:tc>
          <w:tcPr>
            <w:tcW w:w="1610" w:type="dxa"/>
          </w:tcPr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Рожков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 xml:space="preserve">Василий 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Владимирович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супруга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дочь</w:t>
            </w:r>
          </w:p>
        </w:tc>
        <w:tc>
          <w:tcPr>
            <w:tcW w:w="1651" w:type="dxa"/>
          </w:tcPr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Начальник отдела</w:t>
            </w:r>
          </w:p>
        </w:tc>
        <w:tc>
          <w:tcPr>
            <w:tcW w:w="1935" w:type="dxa"/>
          </w:tcPr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392 202,19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11 400,00</w:t>
            </w:r>
          </w:p>
        </w:tc>
        <w:tc>
          <w:tcPr>
            <w:tcW w:w="1963" w:type="dxa"/>
          </w:tcPr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Гараж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(собственник)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Жилой дом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(пользование)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Жилой дом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(пользование)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Жилой дом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(пользование)</w:t>
            </w:r>
          </w:p>
        </w:tc>
        <w:tc>
          <w:tcPr>
            <w:tcW w:w="1206" w:type="dxa"/>
          </w:tcPr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25,2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53,00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53,00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53,00</w:t>
            </w:r>
          </w:p>
        </w:tc>
        <w:tc>
          <w:tcPr>
            <w:tcW w:w="1691" w:type="dxa"/>
          </w:tcPr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Россия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Россия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Россия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Россия</w:t>
            </w:r>
          </w:p>
        </w:tc>
        <w:tc>
          <w:tcPr>
            <w:tcW w:w="1285" w:type="dxa"/>
          </w:tcPr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31FC3" w:rsidRPr="00570F65" w:rsidTr="00570F65">
        <w:tc>
          <w:tcPr>
            <w:tcW w:w="1610" w:type="dxa"/>
          </w:tcPr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Рыспаев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Руслан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Серикович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супруга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сын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дочь</w:t>
            </w:r>
          </w:p>
        </w:tc>
        <w:tc>
          <w:tcPr>
            <w:tcW w:w="1651" w:type="dxa"/>
          </w:tcPr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 xml:space="preserve">Оперативный дежурный </w:t>
            </w:r>
          </w:p>
        </w:tc>
        <w:tc>
          <w:tcPr>
            <w:tcW w:w="1935" w:type="dxa"/>
          </w:tcPr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370 530,51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319 555,13</w:t>
            </w:r>
          </w:p>
        </w:tc>
        <w:tc>
          <w:tcPr>
            <w:tcW w:w="1963" w:type="dxa"/>
          </w:tcPr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Земельный участок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долевая (1/2)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Жилой дом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долевая (1/2)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Земельный участок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собственник(1/2)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Жилой дом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собственник(1/2)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Квартира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(пользование)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Жилой дом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пользование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Жилой дом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пользование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Квартира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(пользование)</w:t>
            </w:r>
          </w:p>
        </w:tc>
        <w:tc>
          <w:tcPr>
            <w:tcW w:w="1206" w:type="dxa"/>
          </w:tcPr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648,00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61,1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648,00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61,1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18,00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61,1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61,1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18,00</w:t>
            </w:r>
          </w:p>
        </w:tc>
        <w:tc>
          <w:tcPr>
            <w:tcW w:w="1691" w:type="dxa"/>
          </w:tcPr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Россия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Россия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Россия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Россия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Россия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Россия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Россия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Россия</w:t>
            </w:r>
          </w:p>
        </w:tc>
        <w:tc>
          <w:tcPr>
            <w:tcW w:w="1285" w:type="dxa"/>
          </w:tcPr>
          <w:p w:rsidR="00E31FC3" w:rsidRPr="00570F65" w:rsidRDefault="00E31FC3" w:rsidP="003561B0">
            <w:pPr>
              <w:spacing w:after="0" w:line="240" w:lineRule="auto"/>
              <w:ind w:right="-123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Легков</w:t>
            </w:r>
            <w:r>
              <w:rPr>
                <w:rFonts w:ascii="Times New Roman" w:hAnsi="Times New Roman"/>
              </w:rPr>
              <w:t>ой</w:t>
            </w:r>
            <w:r w:rsidRPr="00570F65">
              <w:rPr>
                <w:rFonts w:ascii="Times New Roman" w:hAnsi="Times New Roman"/>
              </w:rPr>
              <w:t xml:space="preserve"> автомобил</w:t>
            </w:r>
            <w:r>
              <w:rPr>
                <w:rFonts w:ascii="Times New Roman" w:hAnsi="Times New Roman"/>
              </w:rPr>
              <w:t>ь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  <w:lang w:val="en-US"/>
              </w:rPr>
              <w:t>Lada</w:t>
            </w:r>
            <w:r w:rsidRPr="00570F65">
              <w:rPr>
                <w:rFonts w:ascii="Times New Roman" w:hAnsi="Times New Roman"/>
              </w:rPr>
              <w:t xml:space="preserve"> 217030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  <w:lang w:val="en-US"/>
              </w:rPr>
              <w:t>Priora</w:t>
            </w:r>
          </w:p>
          <w:p w:rsidR="00E31FC3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3561B0">
            <w:pPr>
              <w:spacing w:after="0" w:line="240" w:lineRule="auto"/>
              <w:ind w:right="-123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Легков</w:t>
            </w:r>
            <w:r>
              <w:rPr>
                <w:rFonts w:ascii="Times New Roman" w:hAnsi="Times New Roman"/>
              </w:rPr>
              <w:t>ой</w:t>
            </w:r>
            <w:r w:rsidRPr="00570F65">
              <w:rPr>
                <w:rFonts w:ascii="Times New Roman" w:hAnsi="Times New Roman"/>
              </w:rPr>
              <w:t xml:space="preserve"> автомобил</w:t>
            </w:r>
            <w:r>
              <w:rPr>
                <w:rFonts w:ascii="Times New Roman" w:hAnsi="Times New Roman"/>
              </w:rPr>
              <w:t>ь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ВАЗ 2101</w:t>
            </w:r>
          </w:p>
        </w:tc>
      </w:tr>
      <w:tr w:rsidR="00E31FC3" w:rsidRPr="00570F65" w:rsidTr="00570F65">
        <w:tc>
          <w:tcPr>
            <w:tcW w:w="1610" w:type="dxa"/>
          </w:tcPr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Саркоров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Андрей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Ошурбекович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сын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дочь</w:t>
            </w:r>
          </w:p>
        </w:tc>
        <w:tc>
          <w:tcPr>
            <w:tcW w:w="1651" w:type="dxa"/>
          </w:tcPr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 xml:space="preserve">Оперативный дежурный </w:t>
            </w:r>
          </w:p>
        </w:tc>
        <w:tc>
          <w:tcPr>
            <w:tcW w:w="1935" w:type="dxa"/>
          </w:tcPr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305 177,45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44830,77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44830,76</w:t>
            </w:r>
          </w:p>
        </w:tc>
        <w:tc>
          <w:tcPr>
            <w:tcW w:w="1963" w:type="dxa"/>
          </w:tcPr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Жилой дом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(пользование)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Жилой дом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(пользование)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Жилой дом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(пользование)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 xml:space="preserve"> 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квартира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(пользование)</w:t>
            </w:r>
          </w:p>
        </w:tc>
        <w:tc>
          <w:tcPr>
            <w:tcW w:w="1206" w:type="dxa"/>
          </w:tcPr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100,00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40,00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40,00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45,00</w:t>
            </w:r>
          </w:p>
        </w:tc>
        <w:tc>
          <w:tcPr>
            <w:tcW w:w="1691" w:type="dxa"/>
          </w:tcPr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Россия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Россия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Россия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Россия</w:t>
            </w:r>
          </w:p>
        </w:tc>
        <w:tc>
          <w:tcPr>
            <w:tcW w:w="1285" w:type="dxa"/>
          </w:tcPr>
          <w:p w:rsidR="00E31FC3" w:rsidRPr="00570F65" w:rsidRDefault="00E31FC3" w:rsidP="00985629">
            <w:pPr>
              <w:spacing w:after="0" w:line="240" w:lineRule="auto"/>
              <w:ind w:right="-123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Легков</w:t>
            </w:r>
            <w:r>
              <w:rPr>
                <w:rFonts w:ascii="Times New Roman" w:hAnsi="Times New Roman"/>
              </w:rPr>
              <w:t>ой</w:t>
            </w:r>
            <w:r w:rsidRPr="00570F65">
              <w:rPr>
                <w:rFonts w:ascii="Times New Roman" w:hAnsi="Times New Roman"/>
              </w:rPr>
              <w:t xml:space="preserve"> автомобил</w:t>
            </w:r>
            <w:r>
              <w:rPr>
                <w:rFonts w:ascii="Times New Roman" w:hAnsi="Times New Roman"/>
              </w:rPr>
              <w:t>ь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  <w:lang w:val="en-US"/>
              </w:rPr>
              <w:t>Lada</w:t>
            </w:r>
            <w:r w:rsidRPr="00570F65">
              <w:rPr>
                <w:rFonts w:ascii="Times New Roman" w:hAnsi="Times New Roman"/>
              </w:rPr>
              <w:t xml:space="preserve"> Гранта</w:t>
            </w:r>
          </w:p>
        </w:tc>
      </w:tr>
      <w:tr w:rsidR="00E31FC3" w:rsidRPr="00570F65" w:rsidTr="00570F65">
        <w:tc>
          <w:tcPr>
            <w:tcW w:w="1610" w:type="dxa"/>
          </w:tcPr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Соколов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 xml:space="preserve">Вячеслав 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Владимирович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супруга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сын</w:t>
            </w:r>
          </w:p>
        </w:tc>
        <w:tc>
          <w:tcPr>
            <w:tcW w:w="1651" w:type="dxa"/>
          </w:tcPr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Заместитель начальника колонии</w:t>
            </w:r>
          </w:p>
        </w:tc>
        <w:tc>
          <w:tcPr>
            <w:tcW w:w="1935" w:type="dxa"/>
          </w:tcPr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546 557,04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250 000,00</w:t>
            </w:r>
          </w:p>
        </w:tc>
        <w:tc>
          <w:tcPr>
            <w:tcW w:w="1963" w:type="dxa"/>
          </w:tcPr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Квартира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долевая(1/4)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Квартира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долевая(1/4) Квартира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(собственник)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Квартира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(собственник)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Гараж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(собственник)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Земельный участок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(собственник)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Квартира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долевая(1/4)</w:t>
            </w:r>
          </w:p>
        </w:tc>
        <w:tc>
          <w:tcPr>
            <w:tcW w:w="1206" w:type="dxa"/>
          </w:tcPr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43,00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43,00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43,00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30,00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18,00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200 000,00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43,00</w:t>
            </w:r>
          </w:p>
        </w:tc>
        <w:tc>
          <w:tcPr>
            <w:tcW w:w="1691" w:type="dxa"/>
          </w:tcPr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Россия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Россия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Россия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Россия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Россия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Россия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Россия</w:t>
            </w:r>
          </w:p>
        </w:tc>
        <w:tc>
          <w:tcPr>
            <w:tcW w:w="1285" w:type="dxa"/>
          </w:tcPr>
          <w:p w:rsidR="00E31FC3" w:rsidRPr="00570F65" w:rsidRDefault="00E31FC3" w:rsidP="00985629">
            <w:pPr>
              <w:spacing w:after="0" w:line="240" w:lineRule="auto"/>
              <w:ind w:right="-123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Легков</w:t>
            </w:r>
            <w:r>
              <w:rPr>
                <w:rFonts w:ascii="Times New Roman" w:hAnsi="Times New Roman"/>
              </w:rPr>
              <w:t>ой</w:t>
            </w:r>
            <w:r w:rsidRPr="00570F65">
              <w:rPr>
                <w:rFonts w:ascii="Times New Roman" w:hAnsi="Times New Roman"/>
              </w:rPr>
              <w:t xml:space="preserve"> автомобил</w:t>
            </w:r>
            <w:r>
              <w:rPr>
                <w:rFonts w:ascii="Times New Roman" w:hAnsi="Times New Roman"/>
              </w:rPr>
              <w:t>ь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ВАЗ 2106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Водный транспорт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Лодка резиновая</w:t>
            </w:r>
          </w:p>
          <w:p w:rsidR="00E31FC3" w:rsidRPr="00570F65" w:rsidRDefault="00E31FC3" w:rsidP="00985629">
            <w:pPr>
              <w:spacing w:after="0" w:line="240" w:lineRule="auto"/>
              <w:ind w:left="-68" w:right="-123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 xml:space="preserve">Лодка </w:t>
            </w:r>
            <w:r>
              <w:rPr>
                <w:rFonts w:ascii="Times New Roman" w:hAnsi="Times New Roman"/>
              </w:rPr>
              <w:t>алюминии-</w:t>
            </w:r>
            <w:r w:rsidRPr="00570F65">
              <w:rPr>
                <w:rFonts w:ascii="Times New Roman" w:hAnsi="Times New Roman"/>
              </w:rPr>
              <w:t>евая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985629">
            <w:pPr>
              <w:spacing w:after="0" w:line="240" w:lineRule="auto"/>
              <w:ind w:right="-123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Легков</w:t>
            </w:r>
            <w:r>
              <w:rPr>
                <w:rFonts w:ascii="Times New Roman" w:hAnsi="Times New Roman"/>
              </w:rPr>
              <w:t>ой</w:t>
            </w:r>
            <w:r w:rsidRPr="00570F65">
              <w:rPr>
                <w:rFonts w:ascii="Times New Roman" w:hAnsi="Times New Roman"/>
              </w:rPr>
              <w:t xml:space="preserve"> автомобил</w:t>
            </w:r>
            <w:r>
              <w:rPr>
                <w:rFonts w:ascii="Times New Roman" w:hAnsi="Times New Roman"/>
              </w:rPr>
              <w:t>ь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ОКА</w:t>
            </w:r>
          </w:p>
          <w:p w:rsidR="00E31FC3" w:rsidRPr="00570F65" w:rsidRDefault="00E31FC3" w:rsidP="00985629">
            <w:pPr>
              <w:spacing w:after="0" w:line="240" w:lineRule="auto"/>
              <w:ind w:left="-68" w:right="-123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Сельскохо</w:t>
            </w:r>
            <w:r>
              <w:rPr>
                <w:rFonts w:ascii="Times New Roman" w:hAnsi="Times New Roman"/>
              </w:rPr>
              <w:t>-</w:t>
            </w:r>
            <w:r w:rsidRPr="00570F65">
              <w:rPr>
                <w:rFonts w:ascii="Times New Roman" w:hAnsi="Times New Roman"/>
              </w:rPr>
              <w:t>зяйственная техника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Трактор МТЗ-81</w:t>
            </w:r>
          </w:p>
        </w:tc>
      </w:tr>
      <w:tr w:rsidR="00E31FC3" w:rsidRPr="00570F65" w:rsidTr="00570F65">
        <w:tc>
          <w:tcPr>
            <w:tcW w:w="1610" w:type="dxa"/>
          </w:tcPr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Соколова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Людмила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Васильевна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супруг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сын</w:t>
            </w:r>
          </w:p>
        </w:tc>
        <w:tc>
          <w:tcPr>
            <w:tcW w:w="1651" w:type="dxa"/>
          </w:tcPr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 xml:space="preserve">Начальник отдела 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35" w:type="dxa"/>
          </w:tcPr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368 424,71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361 912,51</w:t>
            </w:r>
          </w:p>
        </w:tc>
        <w:tc>
          <w:tcPr>
            <w:tcW w:w="1963" w:type="dxa"/>
          </w:tcPr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Квартира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 xml:space="preserve">долевая (1/3) 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Земельный участок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(индивидуальная)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Квартира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долевая(1/3)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Гараж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(собственник)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Квартира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(пользование)</w:t>
            </w:r>
          </w:p>
        </w:tc>
        <w:tc>
          <w:tcPr>
            <w:tcW w:w="1206" w:type="dxa"/>
          </w:tcPr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53,00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700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53,00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28,00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53,00</w:t>
            </w:r>
          </w:p>
        </w:tc>
        <w:tc>
          <w:tcPr>
            <w:tcW w:w="1691" w:type="dxa"/>
          </w:tcPr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Россия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Россия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Россия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Россия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Россия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85" w:type="dxa"/>
          </w:tcPr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985629">
            <w:pPr>
              <w:spacing w:after="0" w:line="240" w:lineRule="auto"/>
              <w:ind w:right="-123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Легков</w:t>
            </w:r>
            <w:r>
              <w:rPr>
                <w:rFonts w:ascii="Times New Roman" w:hAnsi="Times New Roman"/>
              </w:rPr>
              <w:t>ой</w:t>
            </w:r>
            <w:r w:rsidRPr="00570F65">
              <w:rPr>
                <w:rFonts w:ascii="Times New Roman" w:hAnsi="Times New Roman"/>
              </w:rPr>
              <w:t xml:space="preserve"> автомобил</w:t>
            </w:r>
            <w:r>
              <w:rPr>
                <w:rFonts w:ascii="Times New Roman" w:hAnsi="Times New Roman"/>
              </w:rPr>
              <w:t>ь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Жигули 2105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Ниссан Алмера Классик</w:t>
            </w:r>
          </w:p>
        </w:tc>
      </w:tr>
      <w:tr w:rsidR="00E31FC3" w:rsidRPr="00570F65" w:rsidTr="00570F65">
        <w:tc>
          <w:tcPr>
            <w:tcW w:w="1610" w:type="dxa"/>
          </w:tcPr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Степанов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Александр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Владимирович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супруга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дочь</w:t>
            </w:r>
          </w:p>
        </w:tc>
        <w:tc>
          <w:tcPr>
            <w:tcW w:w="1651" w:type="dxa"/>
          </w:tcPr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Заместитель начальника колонии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35" w:type="dxa"/>
          </w:tcPr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550 275,00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304166,00</w:t>
            </w:r>
          </w:p>
        </w:tc>
        <w:tc>
          <w:tcPr>
            <w:tcW w:w="1963" w:type="dxa"/>
          </w:tcPr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Земельный участок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долевая(1/14)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Квартира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долевая(1/4)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Квартира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долевая(1/2)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Земельный участок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долевая(1/22)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Квартира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долевая(1/4)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Квартира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долевая(1/2)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Квартира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долевая(1/4)</w:t>
            </w:r>
          </w:p>
        </w:tc>
        <w:tc>
          <w:tcPr>
            <w:tcW w:w="1206" w:type="dxa"/>
          </w:tcPr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203 000,00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61,1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33,00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203 000,00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61,1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33,00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61,1</w:t>
            </w:r>
          </w:p>
        </w:tc>
        <w:tc>
          <w:tcPr>
            <w:tcW w:w="1691" w:type="dxa"/>
          </w:tcPr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Россия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Россия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Россия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Россия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Россия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Россия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Россия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85" w:type="dxa"/>
          </w:tcPr>
          <w:p w:rsidR="00E31FC3" w:rsidRPr="00570F65" w:rsidRDefault="00E31FC3" w:rsidP="00985629">
            <w:pPr>
              <w:spacing w:after="0" w:line="240" w:lineRule="auto"/>
              <w:ind w:right="-123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Легков</w:t>
            </w:r>
            <w:r>
              <w:rPr>
                <w:rFonts w:ascii="Times New Roman" w:hAnsi="Times New Roman"/>
              </w:rPr>
              <w:t>ой</w:t>
            </w:r>
            <w:r w:rsidRPr="00570F65">
              <w:rPr>
                <w:rFonts w:ascii="Times New Roman" w:hAnsi="Times New Roman"/>
              </w:rPr>
              <w:t xml:space="preserve"> автомобил</w:t>
            </w:r>
            <w:r>
              <w:rPr>
                <w:rFonts w:ascii="Times New Roman" w:hAnsi="Times New Roman"/>
              </w:rPr>
              <w:t>ь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ВАЗ 21060</w:t>
            </w:r>
          </w:p>
          <w:p w:rsidR="00E31FC3" w:rsidRPr="00570F65" w:rsidRDefault="00E31FC3" w:rsidP="00985629">
            <w:pPr>
              <w:spacing w:after="0" w:line="240" w:lineRule="auto"/>
              <w:ind w:right="-123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Автоприцеп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КМЗ 8136</w:t>
            </w:r>
          </w:p>
        </w:tc>
      </w:tr>
      <w:tr w:rsidR="00E31FC3" w:rsidRPr="00570F65" w:rsidTr="00570F65">
        <w:tc>
          <w:tcPr>
            <w:tcW w:w="1610" w:type="dxa"/>
          </w:tcPr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 xml:space="preserve">Страхов 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Александр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Владимирович</w:t>
            </w:r>
          </w:p>
        </w:tc>
        <w:tc>
          <w:tcPr>
            <w:tcW w:w="1651" w:type="dxa"/>
          </w:tcPr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Начальник отдела</w:t>
            </w:r>
          </w:p>
        </w:tc>
        <w:tc>
          <w:tcPr>
            <w:tcW w:w="1935" w:type="dxa"/>
          </w:tcPr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467 423,93</w:t>
            </w:r>
          </w:p>
        </w:tc>
        <w:tc>
          <w:tcPr>
            <w:tcW w:w="1963" w:type="dxa"/>
          </w:tcPr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Квартира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(собственник)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Гараж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(собственник)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Жилой дом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(пользование)</w:t>
            </w:r>
          </w:p>
        </w:tc>
        <w:tc>
          <w:tcPr>
            <w:tcW w:w="1206" w:type="dxa"/>
          </w:tcPr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43,3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18,00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57,00</w:t>
            </w:r>
          </w:p>
        </w:tc>
        <w:tc>
          <w:tcPr>
            <w:tcW w:w="1691" w:type="dxa"/>
          </w:tcPr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Россия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Россия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Россия</w:t>
            </w:r>
          </w:p>
        </w:tc>
        <w:tc>
          <w:tcPr>
            <w:tcW w:w="1285" w:type="dxa"/>
          </w:tcPr>
          <w:p w:rsidR="00E31FC3" w:rsidRPr="00570F65" w:rsidRDefault="00E31FC3" w:rsidP="00985629">
            <w:pPr>
              <w:spacing w:after="0" w:line="240" w:lineRule="auto"/>
              <w:ind w:right="-123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Легков</w:t>
            </w:r>
            <w:r>
              <w:rPr>
                <w:rFonts w:ascii="Times New Roman" w:hAnsi="Times New Roman"/>
              </w:rPr>
              <w:t>ой</w:t>
            </w:r>
            <w:r w:rsidRPr="00570F65">
              <w:rPr>
                <w:rFonts w:ascii="Times New Roman" w:hAnsi="Times New Roman"/>
              </w:rPr>
              <w:t xml:space="preserve"> автомобил</w:t>
            </w:r>
            <w:r>
              <w:rPr>
                <w:rFonts w:ascii="Times New Roman" w:hAnsi="Times New Roman"/>
              </w:rPr>
              <w:t>ь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  <w:lang w:val="en-US"/>
              </w:rPr>
              <w:t>Lada Priora</w:t>
            </w:r>
          </w:p>
        </w:tc>
      </w:tr>
      <w:tr w:rsidR="00E31FC3" w:rsidRPr="00570F65" w:rsidTr="00570F65">
        <w:tc>
          <w:tcPr>
            <w:tcW w:w="1610" w:type="dxa"/>
          </w:tcPr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 xml:space="preserve">Сурженко 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Денис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Юрьевич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 xml:space="preserve">дочь        </w:t>
            </w:r>
          </w:p>
        </w:tc>
        <w:tc>
          <w:tcPr>
            <w:tcW w:w="1651" w:type="dxa"/>
          </w:tcPr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Главный инженер</w:t>
            </w:r>
          </w:p>
        </w:tc>
        <w:tc>
          <w:tcPr>
            <w:tcW w:w="1935" w:type="dxa"/>
          </w:tcPr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393 854,12</w:t>
            </w:r>
          </w:p>
        </w:tc>
        <w:tc>
          <w:tcPr>
            <w:tcW w:w="1963" w:type="dxa"/>
          </w:tcPr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Жилой дом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(пользование)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Жилой дом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(пользователь)</w:t>
            </w:r>
          </w:p>
        </w:tc>
        <w:tc>
          <w:tcPr>
            <w:tcW w:w="1206" w:type="dxa"/>
          </w:tcPr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20,00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20,00</w:t>
            </w:r>
          </w:p>
        </w:tc>
        <w:tc>
          <w:tcPr>
            <w:tcW w:w="1691" w:type="dxa"/>
          </w:tcPr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Россия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Россия</w:t>
            </w:r>
          </w:p>
        </w:tc>
        <w:tc>
          <w:tcPr>
            <w:tcW w:w="1285" w:type="dxa"/>
          </w:tcPr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31FC3" w:rsidRPr="00570F65" w:rsidTr="00570F65">
        <w:tc>
          <w:tcPr>
            <w:tcW w:w="1610" w:type="dxa"/>
          </w:tcPr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Тихонов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 xml:space="preserve">Сергей 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Борисович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супруга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дочь</w:t>
            </w:r>
          </w:p>
        </w:tc>
        <w:tc>
          <w:tcPr>
            <w:tcW w:w="1651" w:type="dxa"/>
          </w:tcPr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 xml:space="preserve">Инспектор- дежурный </w:t>
            </w:r>
          </w:p>
        </w:tc>
        <w:tc>
          <w:tcPr>
            <w:tcW w:w="1935" w:type="dxa"/>
          </w:tcPr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326 891,21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82 336,79</w:t>
            </w:r>
          </w:p>
        </w:tc>
        <w:tc>
          <w:tcPr>
            <w:tcW w:w="1963" w:type="dxa"/>
          </w:tcPr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Жилой дом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(собственность)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Жилой дом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(пользование)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Жилой дом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(пользование)</w:t>
            </w:r>
          </w:p>
        </w:tc>
        <w:tc>
          <w:tcPr>
            <w:tcW w:w="1206" w:type="dxa"/>
          </w:tcPr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64,00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64,00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64,00</w:t>
            </w:r>
          </w:p>
        </w:tc>
        <w:tc>
          <w:tcPr>
            <w:tcW w:w="1691" w:type="dxa"/>
          </w:tcPr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Россия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Россия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Россия</w:t>
            </w:r>
          </w:p>
        </w:tc>
        <w:tc>
          <w:tcPr>
            <w:tcW w:w="1285" w:type="dxa"/>
          </w:tcPr>
          <w:p w:rsidR="00E31FC3" w:rsidRPr="00570F65" w:rsidRDefault="00E31FC3" w:rsidP="00985629">
            <w:pPr>
              <w:spacing w:after="0" w:line="240" w:lineRule="auto"/>
              <w:ind w:right="-123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Легков</w:t>
            </w:r>
            <w:r>
              <w:rPr>
                <w:rFonts w:ascii="Times New Roman" w:hAnsi="Times New Roman"/>
              </w:rPr>
              <w:t>ой</w:t>
            </w:r>
            <w:r w:rsidRPr="00570F65">
              <w:rPr>
                <w:rFonts w:ascii="Times New Roman" w:hAnsi="Times New Roman"/>
              </w:rPr>
              <w:t xml:space="preserve"> автомобил</w:t>
            </w:r>
            <w:r>
              <w:rPr>
                <w:rFonts w:ascii="Times New Roman" w:hAnsi="Times New Roman"/>
              </w:rPr>
              <w:t>ь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ВАЗ 2113</w:t>
            </w:r>
          </w:p>
          <w:p w:rsidR="00E31FC3" w:rsidRPr="00570F65" w:rsidRDefault="00E31FC3" w:rsidP="00985629">
            <w:pPr>
              <w:spacing w:after="0" w:line="240" w:lineRule="auto"/>
              <w:ind w:right="-123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Автоприцеп</w:t>
            </w:r>
          </w:p>
          <w:p w:rsidR="00E31FC3" w:rsidRPr="00570F65" w:rsidRDefault="00E31FC3" w:rsidP="00985629">
            <w:pPr>
              <w:spacing w:after="0" w:line="240" w:lineRule="auto"/>
              <w:ind w:right="-123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Волгарь автоприцеп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Мототранспортн</w:t>
            </w:r>
            <w:r>
              <w:rPr>
                <w:rFonts w:ascii="Times New Roman" w:hAnsi="Times New Roman"/>
              </w:rPr>
              <w:t>ое</w:t>
            </w:r>
            <w:r w:rsidRPr="00570F65">
              <w:rPr>
                <w:rFonts w:ascii="Times New Roman" w:hAnsi="Times New Roman"/>
              </w:rPr>
              <w:t xml:space="preserve"> средств</w:t>
            </w:r>
            <w:r>
              <w:rPr>
                <w:rFonts w:ascii="Times New Roman" w:hAnsi="Times New Roman"/>
              </w:rPr>
              <w:t>о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Ява 350</w:t>
            </w:r>
          </w:p>
        </w:tc>
      </w:tr>
      <w:tr w:rsidR="00E31FC3" w:rsidRPr="00570F65" w:rsidTr="00570F65">
        <w:tc>
          <w:tcPr>
            <w:tcW w:w="1610" w:type="dxa"/>
          </w:tcPr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Фалькин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 xml:space="preserve">Сергей 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Васильевич</w:t>
            </w:r>
          </w:p>
        </w:tc>
        <w:tc>
          <w:tcPr>
            <w:tcW w:w="1651" w:type="dxa"/>
          </w:tcPr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 xml:space="preserve">Заместитель начальника отдела </w:t>
            </w:r>
          </w:p>
        </w:tc>
        <w:tc>
          <w:tcPr>
            <w:tcW w:w="1935" w:type="dxa"/>
          </w:tcPr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381 654,19</w:t>
            </w:r>
          </w:p>
        </w:tc>
        <w:tc>
          <w:tcPr>
            <w:tcW w:w="1963" w:type="dxa"/>
          </w:tcPr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Квартира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долевая(1</w:t>
            </w:r>
            <w:r w:rsidRPr="00570F65">
              <w:rPr>
                <w:rFonts w:ascii="Times New Roman" w:hAnsi="Times New Roman"/>
                <w:lang w:val="en-US"/>
              </w:rPr>
              <w:t>/</w:t>
            </w:r>
            <w:r w:rsidRPr="00570F65">
              <w:rPr>
                <w:rFonts w:ascii="Times New Roman" w:hAnsi="Times New Roman"/>
              </w:rPr>
              <w:t>4)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Квартира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(пользование)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06" w:type="dxa"/>
          </w:tcPr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60,00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42,00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91" w:type="dxa"/>
          </w:tcPr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Россия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Россия</w:t>
            </w:r>
          </w:p>
        </w:tc>
        <w:tc>
          <w:tcPr>
            <w:tcW w:w="1285" w:type="dxa"/>
          </w:tcPr>
          <w:p w:rsidR="00E31FC3" w:rsidRPr="00570F65" w:rsidRDefault="00E31FC3" w:rsidP="004227E4">
            <w:pPr>
              <w:spacing w:after="0" w:line="240" w:lineRule="auto"/>
              <w:ind w:right="-123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Легков</w:t>
            </w:r>
            <w:r>
              <w:rPr>
                <w:rFonts w:ascii="Times New Roman" w:hAnsi="Times New Roman"/>
              </w:rPr>
              <w:t>ой</w:t>
            </w:r>
            <w:r w:rsidRPr="00570F65">
              <w:rPr>
                <w:rFonts w:ascii="Times New Roman" w:hAnsi="Times New Roman"/>
              </w:rPr>
              <w:t xml:space="preserve"> автомобил</w:t>
            </w:r>
            <w:r>
              <w:rPr>
                <w:rFonts w:ascii="Times New Roman" w:hAnsi="Times New Roman"/>
              </w:rPr>
              <w:t>ь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Дэо Нексия</w:t>
            </w:r>
          </w:p>
        </w:tc>
      </w:tr>
      <w:tr w:rsidR="00E31FC3" w:rsidRPr="00570F65" w:rsidTr="00570F65">
        <w:tc>
          <w:tcPr>
            <w:tcW w:w="1610" w:type="dxa"/>
          </w:tcPr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Шаповалов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Станислав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Викторович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супруга</w:t>
            </w:r>
          </w:p>
        </w:tc>
        <w:tc>
          <w:tcPr>
            <w:tcW w:w="1651" w:type="dxa"/>
          </w:tcPr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 xml:space="preserve">Старший инспектор 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35" w:type="dxa"/>
          </w:tcPr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345 678,23</w:t>
            </w:r>
          </w:p>
        </w:tc>
        <w:tc>
          <w:tcPr>
            <w:tcW w:w="1963" w:type="dxa"/>
          </w:tcPr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Квартира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долевая(1/3)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Квартира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долевая(1/2)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Квартира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(пользование)</w:t>
            </w:r>
          </w:p>
        </w:tc>
        <w:tc>
          <w:tcPr>
            <w:tcW w:w="1206" w:type="dxa"/>
          </w:tcPr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65,00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45,00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65,00</w:t>
            </w:r>
          </w:p>
        </w:tc>
        <w:tc>
          <w:tcPr>
            <w:tcW w:w="1691" w:type="dxa"/>
          </w:tcPr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Россия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Россия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Россия</w:t>
            </w:r>
          </w:p>
        </w:tc>
        <w:tc>
          <w:tcPr>
            <w:tcW w:w="1285" w:type="dxa"/>
          </w:tcPr>
          <w:p w:rsidR="00E31FC3" w:rsidRPr="00570F65" w:rsidRDefault="00E31FC3" w:rsidP="00BF0C1B">
            <w:pPr>
              <w:spacing w:after="0" w:line="240" w:lineRule="auto"/>
              <w:ind w:right="-123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Легков</w:t>
            </w:r>
            <w:r>
              <w:rPr>
                <w:rFonts w:ascii="Times New Roman" w:hAnsi="Times New Roman"/>
              </w:rPr>
              <w:t>ой</w:t>
            </w:r>
            <w:r w:rsidRPr="00570F65">
              <w:rPr>
                <w:rFonts w:ascii="Times New Roman" w:hAnsi="Times New Roman"/>
              </w:rPr>
              <w:t xml:space="preserve"> автомобил</w:t>
            </w:r>
            <w:r>
              <w:rPr>
                <w:rFonts w:ascii="Times New Roman" w:hAnsi="Times New Roman"/>
              </w:rPr>
              <w:t>ь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Дэо Нексия</w:t>
            </w:r>
          </w:p>
        </w:tc>
      </w:tr>
      <w:tr w:rsidR="00E31FC3" w:rsidRPr="00570F65" w:rsidTr="00570F65">
        <w:tc>
          <w:tcPr>
            <w:tcW w:w="1610" w:type="dxa"/>
          </w:tcPr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Шевченко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Александр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Петрович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супруга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сын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дочь</w:t>
            </w:r>
          </w:p>
        </w:tc>
        <w:tc>
          <w:tcPr>
            <w:tcW w:w="1651" w:type="dxa"/>
          </w:tcPr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Заместитель начальника колонии</w:t>
            </w:r>
          </w:p>
        </w:tc>
        <w:tc>
          <w:tcPr>
            <w:tcW w:w="1935" w:type="dxa"/>
          </w:tcPr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510 463,90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358 110,93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84324,26</w:t>
            </w:r>
          </w:p>
        </w:tc>
        <w:tc>
          <w:tcPr>
            <w:tcW w:w="1963" w:type="dxa"/>
          </w:tcPr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Квартира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(собственник)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Земельный участок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(собственник)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Жилой дом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долевая(1/2)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Жилой дом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(пользование)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Квартира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(пользование)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Жилой дом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(пользование)</w:t>
            </w:r>
          </w:p>
        </w:tc>
        <w:tc>
          <w:tcPr>
            <w:tcW w:w="1206" w:type="dxa"/>
          </w:tcPr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57,5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2100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34,15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57,5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47,20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57,5</w:t>
            </w:r>
          </w:p>
        </w:tc>
        <w:tc>
          <w:tcPr>
            <w:tcW w:w="1691" w:type="dxa"/>
          </w:tcPr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Россия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Россия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Россия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Россия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Россия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Россия</w:t>
            </w:r>
          </w:p>
        </w:tc>
        <w:tc>
          <w:tcPr>
            <w:tcW w:w="1285" w:type="dxa"/>
          </w:tcPr>
          <w:p w:rsidR="00E31FC3" w:rsidRPr="00570F65" w:rsidRDefault="00E31FC3" w:rsidP="00BF0C1B">
            <w:pPr>
              <w:spacing w:after="0" w:line="240" w:lineRule="auto"/>
              <w:ind w:right="-123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Легков</w:t>
            </w:r>
            <w:r>
              <w:rPr>
                <w:rFonts w:ascii="Times New Roman" w:hAnsi="Times New Roman"/>
              </w:rPr>
              <w:t>ой</w:t>
            </w:r>
            <w:r w:rsidRPr="00570F65">
              <w:rPr>
                <w:rFonts w:ascii="Times New Roman" w:hAnsi="Times New Roman"/>
              </w:rPr>
              <w:t xml:space="preserve"> автомобил</w:t>
            </w:r>
            <w:r>
              <w:rPr>
                <w:rFonts w:ascii="Times New Roman" w:hAnsi="Times New Roman"/>
              </w:rPr>
              <w:t>ь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  <w:lang w:val="en-US"/>
              </w:rPr>
              <w:t>Lada</w:t>
            </w:r>
            <w:r w:rsidRPr="00570F65">
              <w:rPr>
                <w:rFonts w:ascii="Times New Roman" w:hAnsi="Times New Roman"/>
              </w:rPr>
              <w:t xml:space="preserve"> </w:t>
            </w:r>
            <w:r w:rsidRPr="00570F65">
              <w:rPr>
                <w:rFonts w:ascii="Times New Roman" w:hAnsi="Times New Roman"/>
                <w:lang w:val="en-US"/>
              </w:rPr>
              <w:t>Priora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Автоприцепы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ММЗ 81024</w:t>
            </w:r>
          </w:p>
        </w:tc>
      </w:tr>
      <w:tr w:rsidR="00E31FC3" w:rsidRPr="00570F65" w:rsidTr="00570F65">
        <w:tc>
          <w:tcPr>
            <w:tcW w:w="1610" w:type="dxa"/>
          </w:tcPr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Шевцов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 xml:space="preserve">Сергей 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Владимирович</w:t>
            </w:r>
          </w:p>
        </w:tc>
        <w:tc>
          <w:tcPr>
            <w:tcW w:w="1651" w:type="dxa"/>
          </w:tcPr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 xml:space="preserve">Помощник оперативного дежурного </w:t>
            </w:r>
          </w:p>
        </w:tc>
        <w:tc>
          <w:tcPr>
            <w:tcW w:w="1935" w:type="dxa"/>
          </w:tcPr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261 928,83</w:t>
            </w:r>
          </w:p>
        </w:tc>
        <w:tc>
          <w:tcPr>
            <w:tcW w:w="1963" w:type="dxa"/>
          </w:tcPr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Квартира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(пользование)</w:t>
            </w:r>
          </w:p>
        </w:tc>
        <w:tc>
          <w:tcPr>
            <w:tcW w:w="1206" w:type="dxa"/>
          </w:tcPr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34,00</w:t>
            </w:r>
          </w:p>
        </w:tc>
        <w:tc>
          <w:tcPr>
            <w:tcW w:w="1691" w:type="dxa"/>
          </w:tcPr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Россия</w:t>
            </w:r>
          </w:p>
        </w:tc>
        <w:tc>
          <w:tcPr>
            <w:tcW w:w="1285" w:type="dxa"/>
          </w:tcPr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31FC3" w:rsidRPr="00570F65" w:rsidTr="00570F65">
        <w:tc>
          <w:tcPr>
            <w:tcW w:w="1610" w:type="dxa"/>
          </w:tcPr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Щербаев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 xml:space="preserve">Евгений 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Владимирович</w:t>
            </w:r>
          </w:p>
        </w:tc>
        <w:tc>
          <w:tcPr>
            <w:tcW w:w="1651" w:type="dxa"/>
          </w:tcPr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Начальник отдела</w:t>
            </w:r>
          </w:p>
        </w:tc>
        <w:tc>
          <w:tcPr>
            <w:tcW w:w="1935" w:type="dxa"/>
          </w:tcPr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347 343,03</w:t>
            </w:r>
          </w:p>
        </w:tc>
        <w:tc>
          <w:tcPr>
            <w:tcW w:w="1963" w:type="dxa"/>
          </w:tcPr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Квартира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(пользование)</w:t>
            </w:r>
          </w:p>
        </w:tc>
        <w:tc>
          <w:tcPr>
            <w:tcW w:w="1206" w:type="dxa"/>
          </w:tcPr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52,00</w:t>
            </w:r>
          </w:p>
        </w:tc>
        <w:tc>
          <w:tcPr>
            <w:tcW w:w="1691" w:type="dxa"/>
          </w:tcPr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Россия</w:t>
            </w:r>
          </w:p>
        </w:tc>
        <w:tc>
          <w:tcPr>
            <w:tcW w:w="1285" w:type="dxa"/>
          </w:tcPr>
          <w:p w:rsidR="00E31FC3" w:rsidRPr="00570F65" w:rsidRDefault="00E31FC3" w:rsidP="00BF0C1B">
            <w:pPr>
              <w:spacing w:after="0" w:line="240" w:lineRule="auto"/>
              <w:ind w:right="-123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Легков</w:t>
            </w:r>
            <w:r>
              <w:rPr>
                <w:rFonts w:ascii="Times New Roman" w:hAnsi="Times New Roman"/>
              </w:rPr>
              <w:t>ой</w:t>
            </w:r>
            <w:r w:rsidRPr="00570F65">
              <w:rPr>
                <w:rFonts w:ascii="Times New Roman" w:hAnsi="Times New Roman"/>
              </w:rPr>
              <w:t xml:space="preserve"> автомобил</w:t>
            </w:r>
            <w:r>
              <w:rPr>
                <w:rFonts w:ascii="Times New Roman" w:hAnsi="Times New Roman"/>
              </w:rPr>
              <w:t>ь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ВАЗ 21104</w:t>
            </w:r>
          </w:p>
        </w:tc>
      </w:tr>
      <w:tr w:rsidR="00E31FC3" w:rsidRPr="00570F65" w:rsidTr="00570F65">
        <w:tc>
          <w:tcPr>
            <w:tcW w:w="1610" w:type="dxa"/>
          </w:tcPr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 xml:space="preserve">Хортик 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Вячеслав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Петрович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супруга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дочь</w:t>
            </w:r>
          </w:p>
        </w:tc>
        <w:tc>
          <w:tcPr>
            <w:tcW w:w="1651" w:type="dxa"/>
          </w:tcPr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 xml:space="preserve">Оперуполномоченный </w:t>
            </w:r>
          </w:p>
        </w:tc>
        <w:tc>
          <w:tcPr>
            <w:tcW w:w="1935" w:type="dxa"/>
          </w:tcPr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346 602,56</w:t>
            </w:r>
          </w:p>
        </w:tc>
        <w:tc>
          <w:tcPr>
            <w:tcW w:w="1963" w:type="dxa"/>
          </w:tcPr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Жилой дом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долевая(1/3)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Жилой дом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долевая(1/3)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Жилой дом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долевая(1</w:t>
            </w:r>
            <w:r w:rsidRPr="00570F65">
              <w:rPr>
                <w:rFonts w:ascii="Times New Roman" w:hAnsi="Times New Roman"/>
                <w:lang w:val="en-US"/>
              </w:rPr>
              <w:t>/</w:t>
            </w:r>
            <w:r w:rsidRPr="00570F65">
              <w:rPr>
                <w:rFonts w:ascii="Times New Roman" w:hAnsi="Times New Roman"/>
              </w:rPr>
              <w:t>3)</w:t>
            </w:r>
          </w:p>
        </w:tc>
        <w:tc>
          <w:tcPr>
            <w:tcW w:w="1206" w:type="dxa"/>
          </w:tcPr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106,1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106,1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106,1</w:t>
            </w:r>
          </w:p>
        </w:tc>
        <w:tc>
          <w:tcPr>
            <w:tcW w:w="1691" w:type="dxa"/>
          </w:tcPr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Россия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Россия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Россия</w:t>
            </w:r>
          </w:p>
        </w:tc>
        <w:tc>
          <w:tcPr>
            <w:tcW w:w="1285" w:type="dxa"/>
          </w:tcPr>
          <w:p w:rsidR="00E31FC3" w:rsidRPr="00570F65" w:rsidRDefault="00E31FC3" w:rsidP="00BF0C1B">
            <w:pPr>
              <w:spacing w:after="0" w:line="240" w:lineRule="auto"/>
              <w:ind w:right="-123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Легков</w:t>
            </w:r>
            <w:r>
              <w:rPr>
                <w:rFonts w:ascii="Times New Roman" w:hAnsi="Times New Roman"/>
              </w:rPr>
              <w:t>ые</w:t>
            </w:r>
            <w:r w:rsidRPr="00570F65">
              <w:rPr>
                <w:rFonts w:ascii="Times New Roman" w:hAnsi="Times New Roman"/>
              </w:rPr>
              <w:t xml:space="preserve"> автомобил</w:t>
            </w:r>
            <w:r>
              <w:rPr>
                <w:rFonts w:ascii="Times New Roman" w:hAnsi="Times New Roman"/>
              </w:rPr>
              <w:t>и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ВАЗ 2102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ВАЗ 2107</w:t>
            </w:r>
          </w:p>
        </w:tc>
      </w:tr>
      <w:tr w:rsidR="00E31FC3" w:rsidRPr="00570F65" w:rsidTr="00570F65">
        <w:tc>
          <w:tcPr>
            <w:tcW w:w="1610" w:type="dxa"/>
          </w:tcPr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Цепин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Евгений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Сергеевич</w:t>
            </w:r>
          </w:p>
        </w:tc>
        <w:tc>
          <w:tcPr>
            <w:tcW w:w="1651" w:type="dxa"/>
          </w:tcPr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 xml:space="preserve">Старший инспектор </w:t>
            </w:r>
          </w:p>
        </w:tc>
        <w:tc>
          <w:tcPr>
            <w:tcW w:w="1935" w:type="dxa"/>
          </w:tcPr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282 311,30</w:t>
            </w:r>
          </w:p>
        </w:tc>
        <w:tc>
          <w:tcPr>
            <w:tcW w:w="1963" w:type="dxa"/>
          </w:tcPr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Жилой дом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(пользование)</w:t>
            </w:r>
          </w:p>
        </w:tc>
        <w:tc>
          <w:tcPr>
            <w:tcW w:w="1206" w:type="dxa"/>
          </w:tcPr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36,60</w:t>
            </w:r>
          </w:p>
        </w:tc>
        <w:tc>
          <w:tcPr>
            <w:tcW w:w="1691" w:type="dxa"/>
          </w:tcPr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Россия</w:t>
            </w:r>
          </w:p>
        </w:tc>
        <w:tc>
          <w:tcPr>
            <w:tcW w:w="1285" w:type="dxa"/>
          </w:tcPr>
          <w:p w:rsidR="00E31FC3" w:rsidRPr="00570F65" w:rsidRDefault="00E31FC3" w:rsidP="00BF0C1B">
            <w:pPr>
              <w:spacing w:after="0" w:line="240" w:lineRule="auto"/>
              <w:ind w:right="-123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Легков</w:t>
            </w:r>
            <w:r>
              <w:rPr>
                <w:rFonts w:ascii="Times New Roman" w:hAnsi="Times New Roman"/>
              </w:rPr>
              <w:t>ой</w:t>
            </w:r>
            <w:r w:rsidRPr="00570F65">
              <w:rPr>
                <w:rFonts w:ascii="Times New Roman" w:hAnsi="Times New Roman"/>
              </w:rPr>
              <w:t xml:space="preserve"> автомобил</w:t>
            </w:r>
            <w:r>
              <w:rPr>
                <w:rFonts w:ascii="Times New Roman" w:hAnsi="Times New Roman"/>
              </w:rPr>
              <w:t>ь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ВАЗ 2114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31FC3" w:rsidRPr="00570F65" w:rsidTr="00570F65">
        <w:tc>
          <w:tcPr>
            <w:tcW w:w="1610" w:type="dxa"/>
          </w:tcPr>
          <w:p w:rsidR="00E31FC3" w:rsidRPr="00570F65" w:rsidRDefault="00E31FC3" w:rsidP="00BF0C1B">
            <w:pPr>
              <w:spacing w:after="0" w:line="240" w:lineRule="auto"/>
              <w:ind w:right="-134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Чебаков Александр Александрович</w:t>
            </w:r>
          </w:p>
          <w:p w:rsidR="00E31FC3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супруга</w:t>
            </w:r>
          </w:p>
        </w:tc>
        <w:tc>
          <w:tcPr>
            <w:tcW w:w="1651" w:type="dxa"/>
          </w:tcPr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начальник отдела</w:t>
            </w:r>
          </w:p>
        </w:tc>
        <w:tc>
          <w:tcPr>
            <w:tcW w:w="1935" w:type="dxa"/>
          </w:tcPr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409 062,83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226 688,45</w:t>
            </w:r>
          </w:p>
        </w:tc>
        <w:tc>
          <w:tcPr>
            <w:tcW w:w="1963" w:type="dxa"/>
          </w:tcPr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квартира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(индивидуальная)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гараж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(долевая 1/2)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квартира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(пользование)</w:t>
            </w:r>
          </w:p>
        </w:tc>
        <w:tc>
          <w:tcPr>
            <w:tcW w:w="1206" w:type="dxa"/>
          </w:tcPr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30,9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20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30,9</w:t>
            </w:r>
          </w:p>
        </w:tc>
        <w:tc>
          <w:tcPr>
            <w:tcW w:w="1691" w:type="dxa"/>
          </w:tcPr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Россия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Россия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Россия</w:t>
            </w:r>
          </w:p>
        </w:tc>
        <w:tc>
          <w:tcPr>
            <w:tcW w:w="1285" w:type="dxa"/>
          </w:tcPr>
          <w:p w:rsidR="00E31FC3" w:rsidRPr="00570F65" w:rsidRDefault="00E31FC3" w:rsidP="00BF0C1B">
            <w:pPr>
              <w:spacing w:after="0" w:line="240" w:lineRule="auto"/>
              <w:ind w:right="-123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легковой автомобиль</w:t>
            </w:r>
          </w:p>
          <w:p w:rsidR="00E31FC3" w:rsidRPr="00570F65" w:rsidRDefault="00E31FC3" w:rsidP="00570F65">
            <w:pPr>
              <w:spacing w:after="0" w:line="240" w:lineRule="auto"/>
              <w:rPr>
                <w:rFonts w:ascii="Times New Roman" w:hAnsi="Times New Roman"/>
              </w:rPr>
            </w:pPr>
            <w:r w:rsidRPr="00570F65">
              <w:rPr>
                <w:rFonts w:ascii="Times New Roman" w:hAnsi="Times New Roman"/>
              </w:rPr>
              <w:t>ВАЗ 21703</w:t>
            </w:r>
          </w:p>
        </w:tc>
      </w:tr>
    </w:tbl>
    <w:p w:rsidR="00E31FC3" w:rsidRPr="00081699" w:rsidRDefault="00E31FC3" w:rsidP="00987E9E"/>
    <w:sectPr w:rsidR="00E31FC3" w:rsidRPr="00081699" w:rsidSect="008543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1FC3" w:rsidRDefault="00E31FC3" w:rsidP="003B68DB">
      <w:pPr>
        <w:spacing w:after="0" w:line="240" w:lineRule="auto"/>
      </w:pPr>
      <w:r>
        <w:separator/>
      </w:r>
    </w:p>
  </w:endnote>
  <w:endnote w:type="continuationSeparator" w:id="0">
    <w:p w:rsidR="00E31FC3" w:rsidRDefault="00E31FC3" w:rsidP="003B68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1FC3" w:rsidRDefault="00E31FC3" w:rsidP="003B68DB">
      <w:pPr>
        <w:spacing w:after="0" w:line="240" w:lineRule="auto"/>
      </w:pPr>
      <w:r>
        <w:separator/>
      </w:r>
    </w:p>
  </w:footnote>
  <w:footnote w:type="continuationSeparator" w:id="0">
    <w:p w:rsidR="00E31FC3" w:rsidRDefault="00E31FC3" w:rsidP="003B68D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D2865"/>
    <w:rsid w:val="000165C2"/>
    <w:rsid w:val="00027AD6"/>
    <w:rsid w:val="000312CB"/>
    <w:rsid w:val="00032D37"/>
    <w:rsid w:val="00035770"/>
    <w:rsid w:val="00046DB4"/>
    <w:rsid w:val="00053335"/>
    <w:rsid w:val="000647F2"/>
    <w:rsid w:val="0007081B"/>
    <w:rsid w:val="000727C5"/>
    <w:rsid w:val="00081699"/>
    <w:rsid w:val="00083376"/>
    <w:rsid w:val="000A3BE9"/>
    <w:rsid w:val="000B0B8C"/>
    <w:rsid w:val="000B12CF"/>
    <w:rsid w:val="000B5EB7"/>
    <w:rsid w:val="000B74FA"/>
    <w:rsid w:val="000C3CF3"/>
    <w:rsid w:val="000D6371"/>
    <w:rsid w:val="000E5212"/>
    <w:rsid w:val="00104382"/>
    <w:rsid w:val="001065F5"/>
    <w:rsid w:val="00135D05"/>
    <w:rsid w:val="00145F1C"/>
    <w:rsid w:val="001469C2"/>
    <w:rsid w:val="0014786F"/>
    <w:rsid w:val="0017263E"/>
    <w:rsid w:val="001739D5"/>
    <w:rsid w:val="00183290"/>
    <w:rsid w:val="001877F1"/>
    <w:rsid w:val="0019359B"/>
    <w:rsid w:val="00193EC6"/>
    <w:rsid w:val="001C33E3"/>
    <w:rsid w:val="001C5D09"/>
    <w:rsid w:val="001D500A"/>
    <w:rsid w:val="001E1EDB"/>
    <w:rsid w:val="001E6E2B"/>
    <w:rsid w:val="001E74B2"/>
    <w:rsid w:val="001F12E9"/>
    <w:rsid w:val="001F3EE2"/>
    <w:rsid w:val="001F41D7"/>
    <w:rsid w:val="001F74ED"/>
    <w:rsid w:val="002075F1"/>
    <w:rsid w:val="00221CD2"/>
    <w:rsid w:val="0022659C"/>
    <w:rsid w:val="00235217"/>
    <w:rsid w:val="002355EA"/>
    <w:rsid w:val="0024547D"/>
    <w:rsid w:val="002522B9"/>
    <w:rsid w:val="002567EF"/>
    <w:rsid w:val="00264D79"/>
    <w:rsid w:val="00265004"/>
    <w:rsid w:val="00297CEA"/>
    <w:rsid w:val="002A514B"/>
    <w:rsid w:val="002A65FD"/>
    <w:rsid w:val="002B6F28"/>
    <w:rsid w:val="002C3ECD"/>
    <w:rsid w:val="002E2557"/>
    <w:rsid w:val="002E3522"/>
    <w:rsid w:val="002F085E"/>
    <w:rsid w:val="003051D9"/>
    <w:rsid w:val="00307A0F"/>
    <w:rsid w:val="00320FBA"/>
    <w:rsid w:val="003249AF"/>
    <w:rsid w:val="003561B0"/>
    <w:rsid w:val="00360580"/>
    <w:rsid w:val="00361B6B"/>
    <w:rsid w:val="00364AE4"/>
    <w:rsid w:val="00380B9C"/>
    <w:rsid w:val="003902ED"/>
    <w:rsid w:val="0039512B"/>
    <w:rsid w:val="003B0674"/>
    <w:rsid w:val="003B5466"/>
    <w:rsid w:val="003B68DB"/>
    <w:rsid w:val="003B6DF9"/>
    <w:rsid w:val="003C1602"/>
    <w:rsid w:val="003C17DE"/>
    <w:rsid w:val="003C43C2"/>
    <w:rsid w:val="003D0767"/>
    <w:rsid w:val="003D19FE"/>
    <w:rsid w:val="003D3BE3"/>
    <w:rsid w:val="003D4D7B"/>
    <w:rsid w:val="003D7540"/>
    <w:rsid w:val="003F288C"/>
    <w:rsid w:val="003F496F"/>
    <w:rsid w:val="00407DBB"/>
    <w:rsid w:val="004157FD"/>
    <w:rsid w:val="00416567"/>
    <w:rsid w:val="004225EF"/>
    <w:rsid w:val="004227E4"/>
    <w:rsid w:val="00422EEA"/>
    <w:rsid w:val="00430BFF"/>
    <w:rsid w:val="00444328"/>
    <w:rsid w:val="004450BE"/>
    <w:rsid w:val="00446F9A"/>
    <w:rsid w:val="0045164D"/>
    <w:rsid w:val="00456467"/>
    <w:rsid w:val="00466840"/>
    <w:rsid w:val="00485C04"/>
    <w:rsid w:val="0048643E"/>
    <w:rsid w:val="00492DBF"/>
    <w:rsid w:val="004A446F"/>
    <w:rsid w:val="004C5EAD"/>
    <w:rsid w:val="004C6883"/>
    <w:rsid w:val="004D0E9D"/>
    <w:rsid w:val="004D30CD"/>
    <w:rsid w:val="004E5450"/>
    <w:rsid w:val="004F0004"/>
    <w:rsid w:val="004F27EB"/>
    <w:rsid w:val="004F37E9"/>
    <w:rsid w:val="004F7043"/>
    <w:rsid w:val="00503C41"/>
    <w:rsid w:val="0050779A"/>
    <w:rsid w:val="00513500"/>
    <w:rsid w:val="0052663A"/>
    <w:rsid w:val="00536589"/>
    <w:rsid w:val="0053767C"/>
    <w:rsid w:val="00570F65"/>
    <w:rsid w:val="005728CB"/>
    <w:rsid w:val="00580AC4"/>
    <w:rsid w:val="00587FFD"/>
    <w:rsid w:val="005923BF"/>
    <w:rsid w:val="005B0737"/>
    <w:rsid w:val="005B4E11"/>
    <w:rsid w:val="005B5159"/>
    <w:rsid w:val="005B5A63"/>
    <w:rsid w:val="005B66B9"/>
    <w:rsid w:val="005B6DAA"/>
    <w:rsid w:val="005C2F9C"/>
    <w:rsid w:val="005C3548"/>
    <w:rsid w:val="005E3E2F"/>
    <w:rsid w:val="005E4E63"/>
    <w:rsid w:val="005F4473"/>
    <w:rsid w:val="005F7069"/>
    <w:rsid w:val="00601B88"/>
    <w:rsid w:val="0060485F"/>
    <w:rsid w:val="00611B82"/>
    <w:rsid w:val="00624277"/>
    <w:rsid w:val="00636C12"/>
    <w:rsid w:val="00640C94"/>
    <w:rsid w:val="0064431B"/>
    <w:rsid w:val="0065366F"/>
    <w:rsid w:val="00655D47"/>
    <w:rsid w:val="006600F6"/>
    <w:rsid w:val="00664CCE"/>
    <w:rsid w:val="006821B0"/>
    <w:rsid w:val="00684F34"/>
    <w:rsid w:val="00690937"/>
    <w:rsid w:val="00693AE1"/>
    <w:rsid w:val="006A1C21"/>
    <w:rsid w:val="006B4183"/>
    <w:rsid w:val="006B62CF"/>
    <w:rsid w:val="006C6A6D"/>
    <w:rsid w:val="006D7A2C"/>
    <w:rsid w:val="006E2552"/>
    <w:rsid w:val="006E6B21"/>
    <w:rsid w:val="0070245C"/>
    <w:rsid w:val="007046FD"/>
    <w:rsid w:val="00740938"/>
    <w:rsid w:val="00757006"/>
    <w:rsid w:val="00760969"/>
    <w:rsid w:val="0077037A"/>
    <w:rsid w:val="00774EE9"/>
    <w:rsid w:val="007A12CD"/>
    <w:rsid w:val="007A130D"/>
    <w:rsid w:val="007B5ED0"/>
    <w:rsid w:val="007B78BB"/>
    <w:rsid w:val="007C1DAA"/>
    <w:rsid w:val="007C21F5"/>
    <w:rsid w:val="007C5466"/>
    <w:rsid w:val="007C5FE7"/>
    <w:rsid w:val="007C7AF8"/>
    <w:rsid w:val="007D1630"/>
    <w:rsid w:val="007E324C"/>
    <w:rsid w:val="008028B7"/>
    <w:rsid w:val="0081103D"/>
    <w:rsid w:val="00822FB7"/>
    <w:rsid w:val="0083046B"/>
    <w:rsid w:val="00844F8C"/>
    <w:rsid w:val="00852A75"/>
    <w:rsid w:val="008543BD"/>
    <w:rsid w:val="0085758A"/>
    <w:rsid w:val="0086280D"/>
    <w:rsid w:val="008659DA"/>
    <w:rsid w:val="0087309E"/>
    <w:rsid w:val="00873667"/>
    <w:rsid w:val="00875762"/>
    <w:rsid w:val="008A4D26"/>
    <w:rsid w:val="008A4D42"/>
    <w:rsid w:val="008B0495"/>
    <w:rsid w:val="008B4F0A"/>
    <w:rsid w:val="008C061D"/>
    <w:rsid w:val="008C221E"/>
    <w:rsid w:val="008D47B1"/>
    <w:rsid w:val="008E35C9"/>
    <w:rsid w:val="008F67A2"/>
    <w:rsid w:val="00912ED8"/>
    <w:rsid w:val="009140BE"/>
    <w:rsid w:val="00914C66"/>
    <w:rsid w:val="00921A3C"/>
    <w:rsid w:val="0094505E"/>
    <w:rsid w:val="009451A2"/>
    <w:rsid w:val="009461B1"/>
    <w:rsid w:val="00951A02"/>
    <w:rsid w:val="00954435"/>
    <w:rsid w:val="009771BD"/>
    <w:rsid w:val="00985629"/>
    <w:rsid w:val="00986CFF"/>
    <w:rsid w:val="00987675"/>
    <w:rsid w:val="00987E9E"/>
    <w:rsid w:val="009A69AA"/>
    <w:rsid w:val="009A7AD6"/>
    <w:rsid w:val="009B1ECC"/>
    <w:rsid w:val="009C6BC5"/>
    <w:rsid w:val="009D756D"/>
    <w:rsid w:val="009D7E18"/>
    <w:rsid w:val="009E0E64"/>
    <w:rsid w:val="009E6EE7"/>
    <w:rsid w:val="009F24B5"/>
    <w:rsid w:val="009F5249"/>
    <w:rsid w:val="009F6619"/>
    <w:rsid w:val="00A02CAE"/>
    <w:rsid w:val="00A076E6"/>
    <w:rsid w:val="00A15688"/>
    <w:rsid w:val="00A34DF8"/>
    <w:rsid w:val="00A538B5"/>
    <w:rsid w:val="00A54183"/>
    <w:rsid w:val="00A76ECD"/>
    <w:rsid w:val="00A84DF9"/>
    <w:rsid w:val="00A929A5"/>
    <w:rsid w:val="00A93AD9"/>
    <w:rsid w:val="00AA7F5F"/>
    <w:rsid w:val="00AD2865"/>
    <w:rsid w:val="00AD5714"/>
    <w:rsid w:val="00AE2420"/>
    <w:rsid w:val="00AE4895"/>
    <w:rsid w:val="00AF78EA"/>
    <w:rsid w:val="00B0439A"/>
    <w:rsid w:val="00B07A50"/>
    <w:rsid w:val="00B1025C"/>
    <w:rsid w:val="00B141E0"/>
    <w:rsid w:val="00B2600F"/>
    <w:rsid w:val="00B35A6B"/>
    <w:rsid w:val="00B4211E"/>
    <w:rsid w:val="00B439A1"/>
    <w:rsid w:val="00B472B8"/>
    <w:rsid w:val="00B51428"/>
    <w:rsid w:val="00B51582"/>
    <w:rsid w:val="00B5537C"/>
    <w:rsid w:val="00B638FD"/>
    <w:rsid w:val="00B65012"/>
    <w:rsid w:val="00B768D5"/>
    <w:rsid w:val="00B77953"/>
    <w:rsid w:val="00B844EA"/>
    <w:rsid w:val="00BA3C25"/>
    <w:rsid w:val="00BB33DA"/>
    <w:rsid w:val="00BC0740"/>
    <w:rsid w:val="00BC721C"/>
    <w:rsid w:val="00BF0C1B"/>
    <w:rsid w:val="00BF4CFD"/>
    <w:rsid w:val="00C10ABC"/>
    <w:rsid w:val="00C14B3F"/>
    <w:rsid w:val="00C16DCA"/>
    <w:rsid w:val="00C2430B"/>
    <w:rsid w:val="00C35BD3"/>
    <w:rsid w:val="00C43B87"/>
    <w:rsid w:val="00C517B0"/>
    <w:rsid w:val="00C54D21"/>
    <w:rsid w:val="00C57A23"/>
    <w:rsid w:val="00C60164"/>
    <w:rsid w:val="00C824CB"/>
    <w:rsid w:val="00C87F1B"/>
    <w:rsid w:val="00CA0759"/>
    <w:rsid w:val="00CB1DB3"/>
    <w:rsid w:val="00CC3F4C"/>
    <w:rsid w:val="00CD1819"/>
    <w:rsid w:val="00CD5762"/>
    <w:rsid w:val="00CD58EA"/>
    <w:rsid w:val="00CE3F6B"/>
    <w:rsid w:val="00CF12C0"/>
    <w:rsid w:val="00D02005"/>
    <w:rsid w:val="00D0764A"/>
    <w:rsid w:val="00D2235A"/>
    <w:rsid w:val="00D23A8C"/>
    <w:rsid w:val="00D406C7"/>
    <w:rsid w:val="00D47B24"/>
    <w:rsid w:val="00D526D9"/>
    <w:rsid w:val="00D67983"/>
    <w:rsid w:val="00D71D7E"/>
    <w:rsid w:val="00D7352F"/>
    <w:rsid w:val="00D80761"/>
    <w:rsid w:val="00D80C41"/>
    <w:rsid w:val="00D8123B"/>
    <w:rsid w:val="00D84359"/>
    <w:rsid w:val="00D93583"/>
    <w:rsid w:val="00DA0858"/>
    <w:rsid w:val="00DA525C"/>
    <w:rsid w:val="00DB1187"/>
    <w:rsid w:val="00DB251F"/>
    <w:rsid w:val="00DB3C05"/>
    <w:rsid w:val="00DC4789"/>
    <w:rsid w:val="00DD477A"/>
    <w:rsid w:val="00DD506C"/>
    <w:rsid w:val="00DD5F4C"/>
    <w:rsid w:val="00DE0623"/>
    <w:rsid w:val="00DF4FB3"/>
    <w:rsid w:val="00DF7DF7"/>
    <w:rsid w:val="00E00A01"/>
    <w:rsid w:val="00E12454"/>
    <w:rsid w:val="00E21742"/>
    <w:rsid w:val="00E238BB"/>
    <w:rsid w:val="00E254BD"/>
    <w:rsid w:val="00E31FC3"/>
    <w:rsid w:val="00E415B9"/>
    <w:rsid w:val="00E43CB5"/>
    <w:rsid w:val="00E53CC5"/>
    <w:rsid w:val="00E56E72"/>
    <w:rsid w:val="00E57535"/>
    <w:rsid w:val="00E5777B"/>
    <w:rsid w:val="00E755F0"/>
    <w:rsid w:val="00E8399C"/>
    <w:rsid w:val="00E83E93"/>
    <w:rsid w:val="00E97F8A"/>
    <w:rsid w:val="00EA44CB"/>
    <w:rsid w:val="00EA6AD2"/>
    <w:rsid w:val="00EB02F2"/>
    <w:rsid w:val="00EB14FD"/>
    <w:rsid w:val="00EB618C"/>
    <w:rsid w:val="00EB75A5"/>
    <w:rsid w:val="00EC17C4"/>
    <w:rsid w:val="00EC2383"/>
    <w:rsid w:val="00ED0660"/>
    <w:rsid w:val="00ED0766"/>
    <w:rsid w:val="00ED58B1"/>
    <w:rsid w:val="00EE062A"/>
    <w:rsid w:val="00EE37AD"/>
    <w:rsid w:val="00EE451C"/>
    <w:rsid w:val="00EF0442"/>
    <w:rsid w:val="00EF0E9B"/>
    <w:rsid w:val="00F00A22"/>
    <w:rsid w:val="00F02886"/>
    <w:rsid w:val="00F030C0"/>
    <w:rsid w:val="00F11015"/>
    <w:rsid w:val="00F22079"/>
    <w:rsid w:val="00F2272B"/>
    <w:rsid w:val="00F27636"/>
    <w:rsid w:val="00F5533B"/>
    <w:rsid w:val="00F72C5A"/>
    <w:rsid w:val="00F73E08"/>
    <w:rsid w:val="00F8526D"/>
    <w:rsid w:val="00FA4147"/>
    <w:rsid w:val="00FA72E8"/>
    <w:rsid w:val="00FB253E"/>
    <w:rsid w:val="00FB5F42"/>
    <w:rsid w:val="00FD5120"/>
    <w:rsid w:val="00FE40DE"/>
    <w:rsid w:val="00FF49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43BD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AD2865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dnoteText">
    <w:name w:val="endnote text"/>
    <w:basedOn w:val="Normal"/>
    <w:link w:val="EndnoteTextChar"/>
    <w:uiPriority w:val="99"/>
    <w:semiHidden/>
    <w:rsid w:val="003B68DB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locked/>
    <w:rsid w:val="003B68DB"/>
    <w:rPr>
      <w:rFonts w:cs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rsid w:val="003B68DB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713</TotalTime>
  <Pages>11</Pages>
  <Words>2128</Words>
  <Characters>12134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Vilysov</cp:lastModifiedBy>
  <cp:revision>72</cp:revision>
  <dcterms:created xsi:type="dcterms:W3CDTF">2013-04-01T05:17:00Z</dcterms:created>
  <dcterms:modified xsi:type="dcterms:W3CDTF">2013-04-09T07:01:00Z</dcterms:modified>
</cp:coreProperties>
</file>